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F9DAF" w14:textId="77777777" w:rsidR="000A2968" w:rsidRPr="000A2968" w:rsidRDefault="000A2968" w:rsidP="000A2968">
      <w:pPr>
        <w:keepNext/>
        <w:spacing w:before="140" w:after="280" w:line="280" w:lineRule="auto"/>
        <w:jc w:val="both"/>
        <w:outlineLvl w:val="0"/>
        <w:rPr>
          <w:rFonts w:ascii="Frutiger for Schiphol Book" w:hAnsi="Frutiger for Schiphol Book"/>
          <w:b/>
          <w:caps/>
          <w:color w:val="1F497D"/>
          <w:sz w:val="28"/>
          <w:lang w:val="en-US"/>
        </w:rPr>
      </w:pPr>
      <w:r w:rsidRPr="000A2968">
        <w:rPr>
          <w:rFonts w:ascii="Frutiger for Schiphol Book" w:hAnsi="Frutiger for Schiphol Book"/>
          <w:b/>
          <w:caps/>
          <w:color w:val="1F497D"/>
          <w:sz w:val="28"/>
          <w:lang w:val="en-US"/>
        </w:rPr>
        <w:t>STANDARD FORM A</w:t>
      </w:r>
    </w:p>
    <w:p w14:paraId="71313A3B" w14:textId="77777777" w:rsidR="000A2968" w:rsidRPr="00946929" w:rsidRDefault="000A2968" w:rsidP="000A2968">
      <w:pPr>
        <w:tabs>
          <w:tab w:val="left" w:pos="737"/>
        </w:tabs>
        <w:rPr>
          <w:rFonts w:ascii="Frutiger for Schiphol Book" w:hAnsi="Frutiger for Schiphol Book"/>
          <w:b/>
          <w:color w:val="1F497D"/>
          <w:sz w:val="22"/>
          <w:szCs w:val="22"/>
          <w:lang w:val="en-GB"/>
        </w:rPr>
      </w:pPr>
      <w:r w:rsidRPr="00946929">
        <w:rPr>
          <w:rFonts w:ascii="Frutiger for Schiphol Book" w:hAnsi="Frutiger for Schiphol Book"/>
          <w:b/>
          <w:color w:val="1F497D"/>
          <w:sz w:val="22"/>
          <w:szCs w:val="22"/>
          <w:lang w:val="en-GB"/>
        </w:rPr>
        <w:t>Checklist</w:t>
      </w:r>
    </w:p>
    <w:p w14:paraId="0893ECB6" w14:textId="77777777" w:rsidR="000A2968" w:rsidRPr="00946929" w:rsidRDefault="000A2968" w:rsidP="000A2968">
      <w:pPr>
        <w:rPr>
          <w:rFonts w:ascii="Frutiger for Schiphol Book" w:hAnsi="Frutiger for Schiphol Book" w:cs="Arial"/>
          <w:lang w:val="en-GB"/>
        </w:rPr>
      </w:pPr>
    </w:p>
    <w:p w14:paraId="2DECBE96" w14:textId="77777777" w:rsidR="000A2968" w:rsidRPr="00946929" w:rsidRDefault="000A2968" w:rsidP="000A2968">
      <w:pPr>
        <w:rPr>
          <w:rFonts w:ascii="Frutiger for Schiphol Book" w:hAnsi="Frutiger for Schiphol Book" w:cs="Arial"/>
          <w:lang w:val="en-GB"/>
        </w:rPr>
      </w:pPr>
      <w:r w:rsidRPr="00946929">
        <w:rPr>
          <w:rFonts w:ascii="Frutiger for Schiphol Book" w:hAnsi="Frutiger for Schiphol Book" w:cs="Arial"/>
          <w:lang w:val="en-GB"/>
        </w:rPr>
        <w:t xml:space="preserve">The Tender must be structured as follows. The checklist, filled in and signed by a duly authorised representative, must be submitted with the Tender. </w:t>
      </w:r>
    </w:p>
    <w:p w14:paraId="6E584A5E" w14:textId="77777777" w:rsidR="000A2968" w:rsidRPr="00867EC9" w:rsidRDefault="000A2968" w:rsidP="000A2968">
      <w:pPr>
        <w:rPr>
          <w:rFonts w:ascii="Frutiger for Schiphol Book" w:hAnsi="Frutiger for Schiphol Book" w:cs="Arial"/>
          <w:lang w:val="en-GB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6095"/>
        <w:gridCol w:w="1843"/>
      </w:tblGrid>
      <w:tr w:rsidR="000A2968" w:rsidRPr="00867EC9" w14:paraId="1A617964" w14:textId="77777777" w:rsidTr="00C07424">
        <w:trPr>
          <w:tblHeader/>
        </w:trPr>
        <w:tc>
          <w:tcPr>
            <w:tcW w:w="1418" w:type="dxa"/>
            <w:shd w:val="clear" w:color="auto" w:fill="D9D9D9"/>
          </w:tcPr>
          <w:p w14:paraId="4C29FC19" w14:textId="77777777" w:rsidR="000A2968" w:rsidRPr="00867EC9" w:rsidRDefault="000A2968" w:rsidP="00C07424">
            <w:pPr>
              <w:rPr>
                <w:rFonts w:ascii="Frutiger for Schiphol Book" w:hAnsi="Frutiger for Schiphol Book"/>
                <w:b/>
                <w:szCs w:val="20"/>
              </w:rPr>
            </w:pPr>
            <w:r w:rsidRPr="00867EC9">
              <w:rPr>
                <w:rFonts w:ascii="Frutiger for Schiphol Book" w:hAnsi="Frutiger for Schiphol Book"/>
                <w:b/>
                <w:szCs w:val="20"/>
                <w:lang w:val="en-GB"/>
              </w:rPr>
              <w:t xml:space="preserve">Subject </w:t>
            </w:r>
          </w:p>
        </w:tc>
        <w:tc>
          <w:tcPr>
            <w:tcW w:w="6095" w:type="dxa"/>
            <w:shd w:val="clear" w:color="auto" w:fill="D9D9D9"/>
          </w:tcPr>
          <w:p w14:paraId="01B91FFB" w14:textId="77777777" w:rsidR="000A2968" w:rsidRPr="00867EC9" w:rsidRDefault="000A2968" w:rsidP="00C07424">
            <w:pPr>
              <w:rPr>
                <w:rFonts w:ascii="Frutiger for Schiphol Book" w:hAnsi="Frutiger for Schiphol Book"/>
                <w:b/>
                <w:szCs w:val="20"/>
              </w:rPr>
            </w:pPr>
            <w:r w:rsidRPr="00867EC9">
              <w:rPr>
                <w:rFonts w:ascii="Frutiger for Schiphol Book" w:hAnsi="Frutiger for Schiphol Book"/>
                <w:b/>
                <w:szCs w:val="20"/>
                <w:lang w:val="en-GB"/>
              </w:rPr>
              <w:t>Question to be checked</w:t>
            </w:r>
          </w:p>
        </w:tc>
        <w:tc>
          <w:tcPr>
            <w:tcW w:w="1843" w:type="dxa"/>
            <w:shd w:val="clear" w:color="auto" w:fill="D9D9D9"/>
            <w:tcMar>
              <w:right w:w="0" w:type="dxa"/>
            </w:tcMar>
          </w:tcPr>
          <w:p w14:paraId="360C8BF1" w14:textId="77777777" w:rsidR="000A2968" w:rsidRPr="00867EC9" w:rsidRDefault="000A2968" w:rsidP="00C07424">
            <w:pPr>
              <w:rPr>
                <w:rFonts w:ascii="Frutiger for Schiphol Book" w:hAnsi="Frutiger for Schiphol Book"/>
                <w:b/>
                <w:szCs w:val="20"/>
              </w:rPr>
            </w:pPr>
            <w:r w:rsidRPr="00867EC9">
              <w:rPr>
                <w:rFonts w:ascii="Frutiger for Schiphol Book" w:hAnsi="Frutiger for Schiphol Book"/>
                <w:b/>
                <w:szCs w:val="20"/>
                <w:lang w:val="en-GB"/>
              </w:rPr>
              <w:t>Fill in: Yes/No</w:t>
            </w:r>
          </w:p>
        </w:tc>
      </w:tr>
      <w:tr w:rsidR="000A2968" w:rsidRPr="00523CC1" w14:paraId="3CAE0759" w14:textId="77777777" w:rsidTr="00C07424">
        <w:tc>
          <w:tcPr>
            <w:tcW w:w="1418" w:type="dxa"/>
          </w:tcPr>
          <w:p w14:paraId="287ABDD5" w14:textId="7069CE57" w:rsidR="000A2968" w:rsidRPr="00867EC9" w:rsidRDefault="000A2968" w:rsidP="00090860">
            <w:pPr>
              <w:rPr>
                <w:rFonts w:ascii="Frutiger for Schiphol Book" w:hAnsi="Frutiger for Schiphol Book"/>
                <w:szCs w:val="20"/>
              </w:rPr>
            </w:pPr>
            <w:r w:rsidRPr="00867EC9">
              <w:rPr>
                <w:rFonts w:ascii="Frutiger for Schiphol Book" w:hAnsi="Frutiger for Schiphol Book"/>
                <w:szCs w:val="20"/>
                <w:lang w:val="en-GB"/>
              </w:rPr>
              <w:t xml:space="preserve">Para. </w:t>
            </w:r>
            <w:r w:rsidR="00090860">
              <w:rPr>
                <w:rFonts w:ascii="Frutiger for Schiphol Book" w:hAnsi="Frutiger for Schiphol Book"/>
                <w:szCs w:val="20"/>
                <w:lang w:val="en-GB"/>
              </w:rPr>
              <w:t>2.3</w:t>
            </w:r>
          </w:p>
        </w:tc>
        <w:tc>
          <w:tcPr>
            <w:tcW w:w="6095" w:type="dxa"/>
            <w:shd w:val="clear" w:color="auto" w:fill="auto"/>
          </w:tcPr>
          <w:p w14:paraId="07D15951" w14:textId="57D2E8A9" w:rsidR="000A2968" w:rsidRPr="00867EC9" w:rsidRDefault="000A2968" w:rsidP="00090860">
            <w:pPr>
              <w:rPr>
                <w:rFonts w:ascii="Frutiger for Schiphol Book" w:hAnsi="Frutiger for Schiphol Book"/>
                <w:szCs w:val="20"/>
                <w:lang w:val="en-US"/>
              </w:rPr>
            </w:pPr>
            <w:r w:rsidRPr="00867EC9">
              <w:rPr>
                <w:rFonts w:ascii="Frutiger for Schiphol Book" w:hAnsi="Frutiger for Schiphol Book"/>
                <w:szCs w:val="20"/>
                <w:lang w:val="en-GB"/>
              </w:rPr>
              <w:t xml:space="preserve">Tender submitted via </w:t>
            </w:r>
            <w:proofErr w:type="spellStart"/>
            <w:r w:rsidRPr="00867EC9">
              <w:rPr>
                <w:rFonts w:ascii="Frutiger for Schiphol Book" w:hAnsi="Frutiger for Schiphol Book"/>
                <w:szCs w:val="20"/>
                <w:lang w:val="en-GB"/>
              </w:rPr>
              <w:t>TenderNed</w:t>
            </w:r>
            <w:proofErr w:type="spellEnd"/>
            <w:r w:rsidRPr="00867EC9">
              <w:rPr>
                <w:rFonts w:ascii="Frutiger for Schiphol Book" w:hAnsi="Frutiger for Schiphol Book"/>
                <w:szCs w:val="20"/>
                <w:lang w:val="en-GB"/>
              </w:rPr>
              <w:t xml:space="preserve"> by no later than 15:00 hours on </w:t>
            </w:r>
            <w:r w:rsidR="00090860" w:rsidRPr="00090860">
              <w:rPr>
                <w:rFonts w:ascii="Frutiger for Schiphol Book" w:hAnsi="Frutiger for Schiphol Book"/>
                <w:szCs w:val="20"/>
                <w:lang w:val="en-GB"/>
              </w:rPr>
              <w:t>09-04-2018</w:t>
            </w:r>
            <w:r w:rsidRPr="00090860">
              <w:rPr>
                <w:rFonts w:ascii="Frutiger for Schiphol Book" w:hAnsi="Frutiger for Schiphol Book"/>
                <w:szCs w:val="20"/>
                <w:lang w:val="en-GB"/>
              </w:rPr>
              <w:t>?</w:t>
            </w:r>
          </w:p>
        </w:tc>
        <w:tc>
          <w:tcPr>
            <w:tcW w:w="1843" w:type="dxa"/>
          </w:tcPr>
          <w:p w14:paraId="055C301A" w14:textId="77777777" w:rsidR="000A2968" w:rsidRPr="00867EC9" w:rsidRDefault="000A2968" w:rsidP="00C07424">
            <w:pPr>
              <w:rPr>
                <w:rFonts w:ascii="Frutiger for Schiphol Book" w:hAnsi="Frutiger for Schiphol Book"/>
                <w:szCs w:val="20"/>
                <w:lang w:val="en-US"/>
              </w:rPr>
            </w:pPr>
          </w:p>
        </w:tc>
      </w:tr>
      <w:tr w:rsidR="000A2968" w:rsidRPr="00523CC1" w14:paraId="584EE09F" w14:textId="77777777" w:rsidTr="00C07424">
        <w:tc>
          <w:tcPr>
            <w:tcW w:w="1418" w:type="dxa"/>
          </w:tcPr>
          <w:p w14:paraId="7B5CBA1E" w14:textId="541AE0A9" w:rsidR="000A2968" w:rsidRPr="00867EC9" w:rsidRDefault="000A2968" w:rsidP="00090860">
            <w:pPr>
              <w:rPr>
                <w:rFonts w:ascii="Frutiger for Schiphol Book" w:hAnsi="Frutiger for Schiphol Book"/>
                <w:szCs w:val="20"/>
              </w:rPr>
            </w:pPr>
            <w:r w:rsidRPr="00867EC9">
              <w:rPr>
                <w:rFonts w:ascii="Frutiger for Schiphol Book" w:hAnsi="Frutiger for Schiphol Book"/>
                <w:szCs w:val="20"/>
                <w:lang w:val="en-GB"/>
              </w:rPr>
              <w:t xml:space="preserve">Para. </w:t>
            </w:r>
            <w:r w:rsidR="00090860">
              <w:rPr>
                <w:rFonts w:ascii="Frutiger for Schiphol Book" w:hAnsi="Frutiger for Schiphol Book"/>
                <w:szCs w:val="20"/>
                <w:lang w:val="en-GB"/>
              </w:rPr>
              <w:t>2.9.1</w:t>
            </w:r>
          </w:p>
        </w:tc>
        <w:tc>
          <w:tcPr>
            <w:tcW w:w="6095" w:type="dxa"/>
            <w:shd w:val="clear" w:color="auto" w:fill="auto"/>
          </w:tcPr>
          <w:p w14:paraId="2F5D1A78" w14:textId="77777777" w:rsidR="000A2968" w:rsidRPr="00867EC9" w:rsidRDefault="000A2968" w:rsidP="00C07424">
            <w:pPr>
              <w:rPr>
                <w:rFonts w:ascii="Frutiger for Schiphol Book" w:hAnsi="Frutiger for Schiphol Book"/>
                <w:szCs w:val="20"/>
                <w:lang w:val="en-US"/>
              </w:rPr>
            </w:pPr>
            <w:r w:rsidRPr="00867EC9">
              <w:rPr>
                <w:rFonts w:ascii="Frutiger for Schiphol Book" w:hAnsi="Frutiger for Schiphol Book"/>
                <w:szCs w:val="20"/>
                <w:lang w:val="en-GB"/>
              </w:rPr>
              <w:t>Tender drawn up in Dutch or English?</w:t>
            </w:r>
          </w:p>
        </w:tc>
        <w:tc>
          <w:tcPr>
            <w:tcW w:w="1843" w:type="dxa"/>
          </w:tcPr>
          <w:p w14:paraId="21CD33F4" w14:textId="77777777" w:rsidR="000A2968" w:rsidRPr="00867EC9" w:rsidRDefault="000A2968" w:rsidP="00C07424">
            <w:pPr>
              <w:rPr>
                <w:rFonts w:ascii="Frutiger for Schiphol Book" w:hAnsi="Frutiger for Schiphol Book"/>
                <w:szCs w:val="20"/>
                <w:lang w:val="en-US"/>
              </w:rPr>
            </w:pPr>
          </w:p>
        </w:tc>
      </w:tr>
      <w:tr w:rsidR="000A2968" w:rsidRPr="00523CC1" w14:paraId="1D72A718" w14:textId="77777777" w:rsidTr="00C07424">
        <w:tc>
          <w:tcPr>
            <w:tcW w:w="1418" w:type="dxa"/>
          </w:tcPr>
          <w:p w14:paraId="650C0A74" w14:textId="77777777" w:rsidR="000A2968" w:rsidRPr="00867EC9" w:rsidRDefault="000A2968" w:rsidP="00C07424">
            <w:pPr>
              <w:rPr>
                <w:rFonts w:ascii="Frutiger for Schiphol Book" w:hAnsi="Frutiger for Schiphol Book"/>
                <w:szCs w:val="20"/>
              </w:rPr>
            </w:pPr>
            <w:r w:rsidRPr="00867EC9">
              <w:rPr>
                <w:rFonts w:ascii="Frutiger for Schiphol Book" w:hAnsi="Frutiger for Schiphol Book"/>
                <w:szCs w:val="20"/>
                <w:lang w:val="en-GB"/>
              </w:rPr>
              <w:t>Miscellaneous</w:t>
            </w:r>
          </w:p>
        </w:tc>
        <w:tc>
          <w:tcPr>
            <w:tcW w:w="6095" w:type="dxa"/>
            <w:shd w:val="clear" w:color="auto" w:fill="auto"/>
          </w:tcPr>
          <w:p w14:paraId="19F9E40D" w14:textId="77777777" w:rsidR="000A2968" w:rsidRPr="00867EC9" w:rsidRDefault="000A2968" w:rsidP="00C07424">
            <w:pPr>
              <w:rPr>
                <w:rFonts w:ascii="Frutiger for Schiphol Book" w:hAnsi="Frutiger for Schiphol Book"/>
                <w:szCs w:val="20"/>
                <w:lang w:val="en-US"/>
              </w:rPr>
            </w:pPr>
            <w:r w:rsidRPr="00867EC9">
              <w:rPr>
                <w:rFonts w:ascii="Frutiger for Schiphol Book" w:hAnsi="Frutiger for Schiphol Book"/>
                <w:szCs w:val="20"/>
                <w:lang w:val="en-GB"/>
              </w:rPr>
              <w:t>Standard Forms filled in, signed, and included?</w:t>
            </w:r>
          </w:p>
        </w:tc>
        <w:tc>
          <w:tcPr>
            <w:tcW w:w="1843" w:type="dxa"/>
          </w:tcPr>
          <w:p w14:paraId="22AE8D62" w14:textId="77777777" w:rsidR="000A2968" w:rsidRPr="00867EC9" w:rsidRDefault="000A2968" w:rsidP="00C07424">
            <w:pPr>
              <w:rPr>
                <w:rFonts w:ascii="Frutiger for Schiphol Book" w:hAnsi="Frutiger for Schiphol Book"/>
                <w:szCs w:val="20"/>
                <w:lang w:val="en-GB"/>
              </w:rPr>
            </w:pPr>
          </w:p>
        </w:tc>
      </w:tr>
    </w:tbl>
    <w:p w14:paraId="528109ED" w14:textId="77777777" w:rsidR="000A2968" w:rsidRPr="00946929" w:rsidRDefault="000A2968" w:rsidP="000A2968">
      <w:pPr>
        <w:tabs>
          <w:tab w:val="left" w:pos="737"/>
        </w:tabs>
        <w:spacing w:line="280" w:lineRule="auto"/>
        <w:jc w:val="both"/>
        <w:rPr>
          <w:rFonts w:ascii="Frutiger for Schiphol Book" w:hAnsi="Frutiger for Schiphol Book"/>
          <w:b/>
          <w:color w:val="F79646"/>
          <w:lang w:val="en-US"/>
        </w:rPr>
      </w:pPr>
    </w:p>
    <w:p w14:paraId="3B66AA81" w14:textId="77777777" w:rsidR="000A2968" w:rsidRPr="00946929" w:rsidRDefault="000A2968" w:rsidP="000A2968">
      <w:pPr>
        <w:rPr>
          <w:rFonts w:ascii="Frutiger for Schiphol Book" w:hAnsi="Frutiger for Schiphol Book" w:cs="Arial"/>
          <w:lang w:val="en-US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1275"/>
        <w:gridCol w:w="1134"/>
        <w:gridCol w:w="1843"/>
      </w:tblGrid>
      <w:tr w:rsidR="000A2968" w:rsidRPr="00523CC1" w14:paraId="028D7246" w14:textId="77777777" w:rsidTr="00C07424">
        <w:trPr>
          <w:cantSplit/>
          <w:trHeight w:val="397"/>
        </w:trPr>
        <w:tc>
          <w:tcPr>
            <w:tcW w:w="9356" w:type="dxa"/>
            <w:gridSpan w:val="4"/>
            <w:shd w:val="clear" w:color="auto" w:fill="E0E0E0"/>
            <w:vAlign w:val="center"/>
          </w:tcPr>
          <w:p w14:paraId="6CA7F5CC" w14:textId="77777777" w:rsidR="000A2968" w:rsidRPr="00867EC9" w:rsidRDefault="000A2968" w:rsidP="00C07424">
            <w:pPr>
              <w:tabs>
                <w:tab w:val="left" w:pos="737"/>
              </w:tabs>
              <w:spacing w:line="240" w:lineRule="auto"/>
              <w:contextualSpacing/>
              <w:jc w:val="center"/>
              <w:rPr>
                <w:rFonts w:ascii="Frutiger for Schiphol Book" w:hAnsi="Frutiger for Schiphol Book"/>
                <w:b/>
                <w:sz w:val="22"/>
                <w:szCs w:val="22"/>
                <w:highlight w:val="green"/>
                <w:lang w:val="en-US"/>
              </w:rPr>
            </w:pPr>
            <w:r w:rsidRPr="00867EC9">
              <w:rPr>
                <w:rFonts w:ascii="Frutiger for Schiphol Book" w:hAnsi="Frutiger for Schiphol Book"/>
                <w:b/>
                <w:sz w:val="22"/>
                <w:szCs w:val="22"/>
                <w:lang w:val="en-GB"/>
              </w:rPr>
              <w:t>Evidential Documents to be submitted with Tender</w:t>
            </w:r>
          </w:p>
        </w:tc>
      </w:tr>
      <w:tr w:rsidR="000A2968" w:rsidRPr="00867EC9" w14:paraId="28BB9E50" w14:textId="77777777" w:rsidTr="00C07424">
        <w:trPr>
          <w:cantSplit/>
          <w:trHeight w:val="376"/>
        </w:trPr>
        <w:tc>
          <w:tcPr>
            <w:tcW w:w="5104" w:type="dxa"/>
            <w:shd w:val="clear" w:color="auto" w:fill="E0E0E0"/>
            <w:vAlign w:val="center"/>
          </w:tcPr>
          <w:p w14:paraId="07658EEC" w14:textId="77777777" w:rsidR="000A2968" w:rsidRPr="00867EC9" w:rsidRDefault="000A2968" w:rsidP="00C07424">
            <w:pPr>
              <w:tabs>
                <w:tab w:val="left" w:pos="737"/>
              </w:tabs>
              <w:spacing w:line="240" w:lineRule="auto"/>
              <w:jc w:val="center"/>
              <w:rPr>
                <w:rFonts w:ascii="Frutiger for Schiphol Book" w:hAnsi="Frutiger for Schiphol Book"/>
                <w:b/>
                <w:lang w:val="en-US"/>
              </w:rPr>
            </w:pPr>
            <w:r w:rsidRPr="00867EC9">
              <w:rPr>
                <w:rFonts w:ascii="Frutiger for Schiphol Book" w:hAnsi="Frutiger for Schiphol Book"/>
                <w:b/>
                <w:lang w:val="en-GB"/>
              </w:rPr>
              <w:t>Description of request/requested item</w:t>
            </w:r>
          </w:p>
        </w:tc>
        <w:tc>
          <w:tcPr>
            <w:tcW w:w="1275" w:type="dxa"/>
            <w:shd w:val="clear" w:color="auto" w:fill="E0E0E0"/>
            <w:vAlign w:val="center"/>
          </w:tcPr>
          <w:p w14:paraId="5E289CA5" w14:textId="77777777" w:rsidR="000A2968" w:rsidRPr="00867EC9" w:rsidRDefault="000A2968" w:rsidP="00C07424">
            <w:pPr>
              <w:spacing w:line="240" w:lineRule="auto"/>
              <w:ind w:left="-108" w:right="-108"/>
              <w:jc w:val="center"/>
              <w:rPr>
                <w:rFonts w:ascii="Frutiger for Schiphol Book" w:hAnsi="Frutiger for Schiphol Book"/>
                <w:b/>
              </w:rPr>
            </w:pPr>
            <w:r w:rsidRPr="00867EC9">
              <w:rPr>
                <w:rFonts w:ascii="Frutiger for Schiphol Book" w:hAnsi="Frutiger for Schiphol Book"/>
                <w:b/>
                <w:lang w:val="en-GB"/>
              </w:rPr>
              <w:t>Format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570E5D84" w14:textId="77777777" w:rsidR="000A2968" w:rsidRPr="00867EC9" w:rsidRDefault="000A2968" w:rsidP="00C07424">
            <w:pPr>
              <w:spacing w:line="240" w:lineRule="auto"/>
              <w:ind w:left="-108" w:right="-108"/>
              <w:jc w:val="center"/>
              <w:rPr>
                <w:rFonts w:ascii="Frutiger for Schiphol Book" w:hAnsi="Frutiger for Schiphol Book"/>
                <w:b/>
              </w:rPr>
            </w:pPr>
            <w:r w:rsidRPr="00867EC9">
              <w:rPr>
                <w:rFonts w:ascii="Frutiger for Schiphol Book" w:hAnsi="Frutiger for Schiphol Book"/>
                <w:b/>
                <w:lang w:val="en-GB"/>
              </w:rPr>
              <w:t>Notes:</w:t>
            </w:r>
          </w:p>
        </w:tc>
        <w:tc>
          <w:tcPr>
            <w:tcW w:w="1843" w:type="dxa"/>
            <w:shd w:val="clear" w:color="auto" w:fill="E0E0E0"/>
            <w:vAlign w:val="center"/>
          </w:tcPr>
          <w:p w14:paraId="5D267DF9" w14:textId="77777777" w:rsidR="000A2968" w:rsidRPr="00867EC9" w:rsidRDefault="000A2968" w:rsidP="00C07424">
            <w:pPr>
              <w:tabs>
                <w:tab w:val="left" w:pos="737"/>
              </w:tabs>
              <w:spacing w:line="240" w:lineRule="auto"/>
              <w:jc w:val="center"/>
              <w:rPr>
                <w:rFonts w:ascii="Frutiger for Schiphol Book" w:hAnsi="Frutiger for Schiphol Book"/>
                <w:b/>
              </w:rPr>
            </w:pPr>
            <w:r w:rsidRPr="00867EC9">
              <w:rPr>
                <w:rFonts w:ascii="Frutiger for Schiphol Book" w:hAnsi="Frutiger for Schiphol Book"/>
                <w:b/>
                <w:lang w:val="en-GB"/>
              </w:rPr>
              <w:t>Fill in: Yes/No</w:t>
            </w:r>
          </w:p>
        </w:tc>
      </w:tr>
      <w:tr w:rsidR="000A2968" w:rsidRPr="00867EC9" w14:paraId="52F1BD8F" w14:textId="77777777" w:rsidTr="00C07424">
        <w:trPr>
          <w:cantSplit/>
          <w:trHeight w:val="637"/>
        </w:trPr>
        <w:tc>
          <w:tcPr>
            <w:tcW w:w="5104" w:type="dxa"/>
            <w:shd w:val="clear" w:color="auto" w:fill="auto"/>
          </w:tcPr>
          <w:p w14:paraId="40B52945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  <w:b/>
                <w:lang w:val="en-GB"/>
              </w:rPr>
            </w:pPr>
            <w:r w:rsidRPr="00867EC9">
              <w:rPr>
                <w:rFonts w:ascii="Frutiger for Schiphol Book" w:hAnsi="Frutiger for Schiphol Book"/>
                <w:b/>
                <w:lang w:val="en-GB"/>
              </w:rPr>
              <w:t>Checklist</w:t>
            </w:r>
          </w:p>
          <w:p w14:paraId="00FD1D7A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  <w:b/>
                <w:lang w:val="en-US"/>
              </w:rPr>
            </w:pPr>
            <w:r w:rsidRPr="00867EC9">
              <w:rPr>
                <w:rFonts w:ascii="Frutiger for Schiphol Book" w:hAnsi="Frutiger for Schiphol Book"/>
                <w:i/>
                <w:lang w:val="en-GB"/>
              </w:rPr>
              <w:t xml:space="preserve">filled in completely and duly signed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96089E5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both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>Standard Form 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96CEFD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F8F991D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center"/>
              <w:rPr>
                <w:rFonts w:ascii="Frutiger for Schiphol Book" w:hAnsi="Frutiger for Schiphol Book"/>
              </w:rPr>
            </w:pPr>
          </w:p>
        </w:tc>
      </w:tr>
      <w:tr w:rsidR="000A2968" w:rsidRPr="00867EC9" w14:paraId="50AF2C63" w14:textId="77777777" w:rsidTr="00C07424">
        <w:trPr>
          <w:cantSplit/>
          <w:trHeight w:val="637"/>
        </w:trPr>
        <w:tc>
          <w:tcPr>
            <w:tcW w:w="5104" w:type="dxa"/>
            <w:shd w:val="clear" w:color="auto" w:fill="auto"/>
          </w:tcPr>
          <w:p w14:paraId="1F01F07E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  <w:b/>
                <w:lang w:val="en-GB"/>
              </w:rPr>
            </w:pPr>
            <w:r w:rsidRPr="00867EC9">
              <w:rPr>
                <w:rFonts w:ascii="Frutiger for Schiphol Book" w:hAnsi="Frutiger for Schiphol Book"/>
                <w:b/>
                <w:lang w:val="en-GB"/>
              </w:rPr>
              <w:t>Tender letter</w:t>
            </w:r>
          </w:p>
          <w:p w14:paraId="2873C793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  <w:i/>
                <w:lang w:val="en-US"/>
              </w:rPr>
            </w:pPr>
            <w:r w:rsidRPr="00867EC9">
              <w:rPr>
                <w:rFonts w:ascii="Frutiger for Schiphol Book" w:hAnsi="Frutiger for Schiphol Book"/>
                <w:i/>
                <w:lang w:val="en-GB"/>
              </w:rPr>
              <w:t xml:space="preserve">filled in completely and duly signed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CBC15E9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both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>none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A17EBC" w14:textId="55E6E9CB" w:rsidR="000A2968" w:rsidRPr="00867EC9" w:rsidRDefault="000A2968" w:rsidP="00523CC1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 xml:space="preserve">Chapter </w:t>
            </w:r>
            <w:r w:rsidR="00A75AE7">
              <w:rPr>
                <w:rFonts w:ascii="Frutiger for Schiphol Book" w:hAnsi="Frutiger for Schiphol Book"/>
                <w:lang w:val="en-GB"/>
              </w:rPr>
              <w:t>4.</w:t>
            </w:r>
            <w:r w:rsidR="00523CC1">
              <w:rPr>
                <w:rFonts w:ascii="Frutiger for Schiphol Book" w:hAnsi="Frutiger for Schiphol Book"/>
                <w:lang w:val="en-GB"/>
              </w:rPr>
              <w:t>3</w:t>
            </w:r>
            <w:r w:rsidR="00A75AE7">
              <w:rPr>
                <w:rFonts w:ascii="Frutiger for Schiphol Book" w:hAnsi="Frutiger for Schiphol Book"/>
                <w:lang w:val="en-GB"/>
              </w:rPr>
              <w:t>.1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C87CC24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center"/>
              <w:rPr>
                <w:rFonts w:ascii="Frutiger for Schiphol Book" w:hAnsi="Frutiger for Schiphol Book"/>
              </w:rPr>
            </w:pPr>
          </w:p>
        </w:tc>
      </w:tr>
      <w:tr w:rsidR="000A2968" w:rsidRPr="00867EC9" w14:paraId="2D2167AA" w14:textId="77777777" w:rsidTr="00C07424">
        <w:trPr>
          <w:cantSplit/>
          <w:trHeight w:val="637"/>
        </w:trPr>
        <w:tc>
          <w:tcPr>
            <w:tcW w:w="5104" w:type="dxa"/>
            <w:shd w:val="clear" w:color="auto" w:fill="auto"/>
          </w:tcPr>
          <w:p w14:paraId="6B46AB5A" w14:textId="77777777" w:rsidR="000A2968" w:rsidRPr="00867EC9" w:rsidRDefault="000A2968" w:rsidP="00C07424">
            <w:pPr>
              <w:pStyle w:val="Plattetekst"/>
              <w:spacing w:before="20" w:after="0" w:line="288" w:lineRule="auto"/>
              <w:jc w:val="left"/>
              <w:rPr>
                <w:rFonts w:ascii="Frutiger for Schiphol Book" w:hAnsi="Frutiger for Schiphol Book"/>
                <w:b/>
                <w:lang w:val="en-US"/>
              </w:rPr>
            </w:pPr>
            <w:r w:rsidRPr="00867EC9">
              <w:rPr>
                <w:rFonts w:ascii="Frutiger for Schiphol Book" w:hAnsi="Frutiger for Schiphol Book"/>
                <w:b/>
              </w:rPr>
              <w:t xml:space="preserve">ESPD </w:t>
            </w:r>
            <w:r w:rsidRPr="00867EC9">
              <w:rPr>
                <w:rFonts w:ascii="Frutiger for Schiphol Book" w:hAnsi="Frutiger for Schiphol Book"/>
                <w:i/>
              </w:rPr>
              <w:t xml:space="preserve">filled in completely and duly signed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1289049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both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 xml:space="preserve">Standard Form </w:t>
            </w:r>
            <w:r w:rsidRPr="00A75AE7">
              <w:rPr>
                <w:rFonts w:ascii="Frutiger for Schiphol Book" w:hAnsi="Frutiger for Schiphol Book"/>
                <w:lang w:val="en-GB"/>
              </w:rPr>
              <w:t>B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340C45" w14:textId="64BD5D1A" w:rsidR="000A2968" w:rsidRPr="00867EC9" w:rsidRDefault="000A2968" w:rsidP="00A75AE7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>Chapt</w:t>
            </w:r>
            <w:r w:rsidR="00A75AE7">
              <w:rPr>
                <w:rFonts w:ascii="Frutiger for Schiphol Book" w:hAnsi="Frutiger for Schiphol Book"/>
                <w:lang w:val="en-GB"/>
              </w:rPr>
              <w:t>er 4.1.1</w:t>
            </w:r>
            <w:r w:rsidRPr="00867EC9">
              <w:rPr>
                <w:rFonts w:ascii="Frutiger for Schiphol Book" w:hAnsi="Frutiger for Schiphol Book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3C7A568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center"/>
              <w:rPr>
                <w:rFonts w:ascii="Frutiger for Schiphol Book" w:hAnsi="Frutiger for Schiphol Book"/>
              </w:rPr>
            </w:pPr>
          </w:p>
        </w:tc>
      </w:tr>
      <w:tr w:rsidR="000A2968" w:rsidRPr="00867EC9" w14:paraId="4E1C867E" w14:textId="77777777" w:rsidTr="00C07424">
        <w:trPr>
          <w:cantSplit/>
          <w:trHeight w:val="637"/>
        </w:trPr>
        <w:tc>
          <w:tcPr>
            <w:tcW w:w="5104" w:type="dxa"/>
            <w:shd w:val="clear" w:color="auto" w:fill="auto"/>
          </w:tcPr>
          <w:p w14:paraId="7592B946" w14:textId="77777777" w:rsidR="000A2968" w:rsidRPr="00867EC9" w:rsidRDefault="000A2968" w:rsidP="00C07424">
            <w:pPr>
              <w:pStyle w:val="Plattetekst"/>
              <w:spacing w:before="20" w:after="0" w:line="280" w:lineRule="auto"/>
              <w:contextualSpacing/>
              <w:jc w:val="left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b/>
              </w:rPr>
              <w:t>Registration in national professional or trade register (Chamber of Commerce)</w:t>
            </w:r>
          </w:p>
          <w:p w14:paraId="18DAAE70" w14:textId="77777777" w:rsidR="000A2968" w:rsidRPr="00867EC9" w:rsidRDefault="000A2968" w:rsidP="00C07424">
            <w:pPr>
              <w:pStyle w:val="Plattetekst"/>
              <w:spacing w:before="20" w:after="0" w:line="280" w:lineRule="auto"/>
              <w:jc w:val="left"/>
              <w:rPr>
                <w:rFonts w:ascii="Frutiger for Schiphol Book" w:hAnsi="Frutiger for Schiphol Book"/>
                <w:b/>
                <w:lang w:val="en-US"/>
              </w:rPr>
            </w:pPr>
            <w:r w:rsidRPr="00867EC9">
              <w:rPr>
                <w:rFonts w:ascii="Frutiger for Schiphol Book" w:hAnsi="Frutiger for Schiphol Book"/>
                <w:i/>
              </w:rPr>
              <w:t>for each Syndicate Member or third party brought in for performance of the Engagement (if applicable)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862C9D8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both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>none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0E61E11" w14:textId="1A306C44" w:rsidR="000A2968" w:rsidRPr="00867EC9" w:rsidRDefault="000A2968" w:rsidP="00A75AE7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 xml:space="preserve">Chapter </w:t>
            </w:r>
            <w:r w:rsidR="00A75AE7">
              <w:rPr>
                <w:rFonts w:ascii="Frutiger for Schiphol Book" w:hAnsi="Frutiger for Schiphol Book"/>
                <w:lang w:val="en-GB"/>
              </w:rPr>
              <w:t>4.1.2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71C274D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center"/>
              <w:rPr>
                <w:rFonts w:ascii="Frutiger for Schiphol Book" w:hAnsi="Frutiger for Schiphol Book"/>
              </w:rPr>
            </w:pPr>
          </w:p>
        </w:tc>
      </w:tr>
      <w:tr w:rsidR="000A2968" w:rsidRPr="00867EC9" w14:paraId="14B6A96B" w14:textId="77777777" w:rsidTr="00C07424">
        <w:trPr>
          <w:cantSplit/>
          <w:trHeight w:val="637"/>
        </w:trPr>
        <w:tc>
          <w:tcPr>
            <w:tcW w:w="5104" w:type="dxa"/>
            <w:shd w:val="clear" w:color="auto" w:fill="auto"/>
          </w:tcPr>
          <w:p w14:paraId="37608197" w14:textId="77777777" w:rsidR="000A2968" w:rsidRPr="00867EC9" w:rsidRDefault="000A2968" w:rsidP="00C07424">
            <w:pPr>
              <w:pStyle w:val="Plattetekst"/>
              <w:spacing w:before="20" w:after="0" w:line="288" w:lineRule="auto"/>
              <w:contextualSpacing/>
              <w:jc w:val="left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b/>
              </w:rPr>
              <w:t>Utilisation of financial capacity of third party</w:t>
            </w:r>
            <w:r w:rsidRPr="00867EC9">
              <w:rPr>
                <w:rFonts w:ascii="Frutiger for Schiphol Book" w:hAnsi="Frutiger for Schiphol Book"/>
              </w:rPr>
              <w:t xml:space="preserve">, including Evidential Documents </w:t>
            </w:r>
          </w:p>
          <w:p w14:paraId="0C585454" w14:textId="77777777" w:rsidR="000A2968" w:rsidRPr="00867EC9" w:rsidRDefault="000A2968" w:rsidP="00C07424">
            <w:pPr>
              <w:pStyle w:val="Plattetekst"/>
              <w:spacing w:before="20" w:after="0" w:line="288" w:lineRule="auto"/>
              <w:jc w:val="left"/>
              <w:rPr>
                <w:rFonts w:ascii="Frutiger for Schiphol Book" w:hAnsi="Frutiger for Schiphol Book"/>
                <w:b/>
                <w:lang w:val="en-US"/>
              </w:rPr>
            </w:pPr>
            <w:r w:rsidRPr="00867EC9">
              <w:rPr>
                <w:rFonts w:ascii="Frutiger for Schiphol Book" w:hAnsi="Frutiger for Schiphol Book"/>
              </w:rPr>
              <w:t>(if Participant wishes to call on this)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3A7BF28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both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 xml:space="preserve">Standard Form </w:t>
            </w:r>
            <w:r w:rsidRPr="00A75AE7">
              <w:rPr>
                <w:rFonts w:ascii="Frutiger for Schiphol Book" w:hAnsi="Frutiger for Schiphol Book"/>
                <w:lang w:val="en-GB"/>
              </w:rPr>
              <w:t>C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5D348D" w14:textId="310ED8F1" w:rsidR="000A2968" w:rsidRPr="00867EC9" w:rsidRDefault="000A2968" w:rsidP="00A75AE7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 xml:space="preserve">Chapter </w:t>
            </w:r>
            <w:r w:rsidR="00A75AE7">
              <w:rPr>
                <w:rFonts w:ascii="Frutiger for Schiphol Book" w:hAnsi="Frutiger for Schiphol Book"/>
                <w:lang w:val="en-GB"/>
              </w:rPr>
              <w:t>2.7.8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3B5E8F4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center"/>
              <w:rPr>
                <w:rFonts w:ascii="Frutiger for Schiphol Book" w:hAnsi="Frutiger for Schiphol Book"/>
              </w:rPr>
            </w:pPr>
          </w:p>
        </w:tc>
      </w:tr>
      <w:tr w:rsidR="000A2968" w:rsidRPr="00867EC9" w14:paraId="220CFD9C" w14:textId="77777777" w:rsidTr="00C07424">
        <w:trPr>
          <w:cantSplit/>
          <w:trHeight w:val="637"/>
        </w:trPr>
        <w:tc>
          <w:tcPr>
            <w:tcW w:w="5104" w:type="dxa"/>
            <w:shd w:val="clear" w:color="auto" w:fill="auto"/>
          </w:tcPr>
          <w:p w14:paraId="3E8E1A01" w14:textId="77777777" w:rsidR="000A2968" w:rsidRPr="00867EC9" w:rsidRDefault="000A2968" w:rsidP="00C07424">
            <w:pPr>
              <w:pStyle w:val="Plattetekst"/>
              <w:spacing w:before="20" w:after="0" w:line="288" w:lineRule="auto"/>
              <w:contextualSpacing/>
              <w:jc w:val="left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b/>
              </w:rPr>
              <w:t>Utilisation of technical competence of third party</w:t>
            </w:r>
            <w:r w:rsidRPr="00867EC9">
              <w:rPr>
                <w:rFonts w:ascii="Frutiger for Schiphol Book" w:hAnsi="Frutiger for Schiphol Book"/>
              </w:rPr>
              <w:t xml:space="preserve">, including Evidential Documents </w:t>
            </w:r>
          </w:p>
          <w:p w14:paraId="6C8871AD" w14:textId="77777777" w:rsidR="000A2968" w:rsidRPr="00867EC9" w:rsidRDefault="000A2968" w:rsidP="00C07424">
            <w:pPr>
              <w:pStyle w:val="Plattetekst"/>
              <w:spacing w:before="20" w:after="0" w:line="288" w:lineRule="auto"/>
              <w:jc w:val="left"/>
              <w:rPr>
                <w:rFonts w:ascii="Frutiger for Schiphol Book" w:hAnsi="Frutiger for Schiphol Book"/>
                <w:b/>
                <w:lang w:val="en-US"/>
              </w:rPr>
            </w:pPr>
            <w:r w:rsidRPr="00867EC9">
              <w:rPr>
                <w:rFonts w:ascii="Frutiger for Schiphol Book" w:hAnsi="Frutiger for Schiphol Book"/>
              </w:rPr>
              <w:t>(if Participant wishes to call on this)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97DE778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both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 xml:space="preserve">Standard </w:t>
            </w:r>
            <w:r w:rsidRPr="00A75AE7">
              <w:rPr>
                <w:rFonts w:ascii="Frutiger for Schiphol Book" w:hAnsi="Frutiger for Schiphol Book"/>
                <w:lang w:val="en-GB"/>
              </w:rPr>
              <w:t>Form 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25B68A" w14:textId="69CC33AB" w:rsidR="000A2968" w:rsidRPr="00867EC9" w:rsidRDefault="000A2968" w:rsidP="00A75AE7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 xml:space="preserve">Chapter </w:t>
            </w:r>
            <w:r w:rsidR="00A75AE7">
              <w:rPr>
                <w:rFonts w:ascii="Frutiger for Schiphol Book" w:hAnsi="Frutiger for Schiphol Book"/>
                <w:lang w:val="en-GB"/>
              </w:rPr>
              <w:t>2.7.8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7D8C512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center"/>
              <w:rPr>
                <w:rFonts w:ascii="Frutiger for Schiphol Book" w:hAnsi="Frutiger for Schiphol Book"/>
              </w:rPr>
            </w:pPr>
          </w:p>
        </w:tc>
      </w:tr>
      <w:tr w:rsidR="000A2968" w:rsidRPr="00867EC9" w14:paraId="5C00753A" w14:textId="77777777" w:rsidTr="00C07424">
        <w:trPr>
          <w:cantSplit/>
          <w:trHeight w:val="637"/>
        </w:trPr>
        <w:tc>
          <w:tcPr>
            <w:tcW w:w="5104" w:type="dxa"/>
            <w:shd w:val="clear" w:color="auto" w:fill="auto"/>
          </w:tcPr>
          <w:p w14:paraId="676A1ABE" w14:textId="77777777" w:rsidR="000A2968" w:rsidRPr="00867EC9" w:rsidRDefault="000A2968" w:rsidP="00C07424">
            <w:pPr>
              <w:spacing w:before="20"/>
              <w:ind w:left="30"/>
              <w:rPr>
                <w:rFonts w:ascii="Frutiger for Schiphol Book" w:hAnsi="Frutiger for Schiphol Book"/>
                <w:b/>
                <w:lang w:val="en-GB"/>
              </w:rPr>
            </w:pPr>
            <w:r w:rsidRPr="00867EC9">
              <w:rPr>
                <w:rFonts w:ascii="Frutiger for Schiphol Book" w:hAnsi="Frutiger for Schiphol Book"/>
                <w:b/>
                <w:lang w:val="en-GB"/>
              </w:rPr>
              <w:t>Statement on the Formation of the Syndicate</w:t>
            </w:r>
          </w:p>
          <w:p w14:paraId="6C90D964" w14:textId="77777777" w:rsidR="000A2968" w:rsidRPr="00867EC9" w:rsidRDefault="000A2968" w:rsidP="00C07424">
            <w:pPr>
              <w:pStyle w:val="Plattetekst"/>
              <w:spacing w:before="20" w:after="0" w:line="288" w:lineRule="auto"/>
              <w:jc w:val="left"/>
              <w:rPr>
                <w:rFonts w:ascii="Frutiger for Schiphol Book" w:hAnsi="Frutiger for Schiphol Book"/>
                <w:b/>
                <w:lang w:val="en-US"/>
              </w:rPr>
            </w:pPr>
            <w:r w:rsidRPr="00867EC9">
              <w:rPr>
                <w:rFonts w:ascii="Frutiger for Schiphol Book" w:hAnsi="Frutiger for Schiphol Book"/>
                <w:i/>
              </w:rPr>
              <w:t xml:space="preserve">with full reasons as to “Why formation of Syndicate” (in the case of a Syndicate)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BF0C086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both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 xml:space="preserve">Standard Form </w:t>
            </w:r>
            <w:r w:rsidRPr="00A75AE7">
              <w:rPr>
                <w:rFonts w:ascii="Frutiger for Schiphol Book" w:hAnsi="Frutiger for Schiphol Book"/>
                <w:lang w:val="en-GB"/>
              </w:rPr>
              <w:t>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169D70" w14:textId="14AEF99A" w:rsidR="000A2968" w:rsidRPr="00867EC9" w:rsidRDefault="00A75AE7" w:rsidP="00A75AE7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 xml:space="preserve">Chapter </w:t>
            </w:r>
            <w:r>
              <w:rPr>
                <w:rFonts w:ascii="Frutiger for Schiphol Book" w:hAnsi="Frutiger for Schiphol Book"/>
                <w:lang w:val="en-GB"/>
              </w:rPr>
              <w:t>2.8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4A2937A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center"/>
              <w:rPr>
                <w:rFonts w:ascii="Frutiger for Schiphol Book" w:hAnsi="Frutiger for Schiphol Book"/>
              </w:rPr>
            </w:pPr>
          </w:p>
        </w:tc>
      </w:tr>
      <w:tr w:rsidR="000A2968" w:rsidRPr="00867EC9" w14:paraId="220F142B" w14:textId="77777777" w:rsidTr="00C07424">
        <w:trPr>
          <w:cantSplit/>
          <w:trHeight w:val="637"/>
        </w:trPr>
        <w:tc>
          <w:tcPr>
            <w:tcW w:w="5104" w:type="dxa"/>
            <w:shd w:val="clear" w:color="auto" w:fill="auto"/>
          </w:tcPr>
          <w:p w14:paraId="04F07C27" w14:textId="02E7E60F" w:rsidR="000A2968" w:rsidRPr="00A75AE7" w:rsidRDefault="000A2968" w:rsidP="00A75AE7">
            <w:pPr>
              <w:pStyle w:val="Plattetekst"/>
              <w:spacing w:before="20" w:after="0" w:line="288" w:lineRule="auto"/>
              <w:jc w:val="left"/>
              <w:rPr>
                <w:rFonts w:ascii="Frutiger for Schiphol Book" w:hAnsi="Frutiger for Schiphol Book"/>
                <w:b/>
              </w:rPr>
            </w:pPr>
            <w:r w:rsidRPr="00867EC9">
              <w:rPr>
                <w:rFonts w:ascii="Frutiger for Schiphol Book" w:hAnsi="Frutiger for Schiphol Book"/>
                <w:b/>
              </w:rPr>
              <w:t>Core Competence/Reference form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8D79B78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both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>Standard Form </w:t>
            </w:r>
            <w:r w:rsidRPr="00A75AE7">
              <w:rPr>
                <w:rFonts w:ascii="Frutiger for Schiphol Book" w:hAnsi="Frutiger for Schiphol Book"/>
                <w:lang w:val="en-GB"/>
              </w:rPr>
              <w:t>F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740005" w14:textId="014BE43D" w:rsidR="00A75AE7" w:rsidRPr="00867EC9" w:rsidRDefault="000A2968" w:rsidP="00523CC1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 xml:space="preserve">Chapter </w:t>
            </w:r>
            <w:r w:rsidR="00A75AE7">
              <w:rPr>
                <w:rFonts w:ascii="Frutiger for Schiphol Book" w:hAnsi="Frutiger for Schiphol Book"/>
                <w:lang w:val="en-GB"/>
              </w:rPr>
              <w:t>4.</w:t>
            </w:r>
            <w:r w:rsidR="00523CC1">
              <w:rPr>
                <w:rFonts w:ascii="Frutiger for Schiphol Book" w:hAnsi="Frutiger for Schiphol Book"/>
                <w:lang w:val="en-GB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73186D9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center"/>
              <w:rPr>
                <w:rFonts w:ascii="Frutiger for Schiphol Book" w:hAnsi="Frutiger for Schiphol Book"/>
              </w:rPr>
            </w:pPr>
          </w:p>
        </w:tc>
      </w:tr>
      <w:tr w:rsidR="000A2968" w:rsidRPr="00867EC9" w14:paraId="2993FD0D" w14:textId="77777777" w:rsidTr="00C07424">
        <w:trPr>
          <w:cantSplit/>
          <w:trHeight w:val="907"/>
        </w:trPr>
        <w:tc>
          <w:tcPr>
            <w:tcW w:w="5104" w:type="dxa"/>
            <w:shd w:val="clear" w:color="auto" w:fill="auto"/>
          </w:tcPr>
          <w:p w14:paraId="11096E3D" w14:textId="77777777" w:rsidR="000A2968" w:rsidRPr="00867EC9" w:rsidRDefault="000A2968" w:rsidP="000A2968">
            <w:pPr>
              <w:numPr>
                <w:ilvl w:val="0"/>
                <w:numId w:val="1"/>
              </w:numPr>
              <w:tabs>
                <w:tab w:val="left" w:pos="737"/>
              </w:tabs>
              <w:spacing w:before="20"/>
              <w:contextualSpacing/>
              <w:rPr>
                <w:rFonts w:ascii="Frutiger for Schiphol Book" w:hAnsi="Frutiger for Schiphol Book"/>
                <w:b/>
                <w:lang w:val="en-GB"/>
              </w:rPr>
            </w:pPr>
            <w:r w:rsidRPr="00867EC9">
              <w:rPr>
                <w:rFonts w:ascii="Frutiger for Schiphol Book" w:hAnsi="Frutiger for Schiphol Book"/>
                <w:b/>
                <w:lang w:val="en-GB"/>
              </w:rPr>
              <w:t>Statement on requirements and conditions</w:t>
            </w:r>
          </w:p>
          <w:p w14:paraId="31D6D3EE" w14:textId="77777777" w:rsidR="000A2968" w:rsidRPr="00867EC9" w:rsidRDefault="000A2968" w:rsidP="000A2968">
            <w:pPr>
              <w:numPr>
                <w:ilvl w:val="0"/>
                <w:numId w:val="1"/>
              </w:numPr>
              <w:tabs>
                <w:tab w:val="left" w:pos="737"/>
              </w:tabs>
              <w:spacing w:before="20" w:line="280" w:lineRule="auto"/>
              <w:contextualSpacing/>
              <w:rPr>
                <w:rFonts w:ascii="Frutiger for Schiphol Book" w:hAnsi="Frutiger for Schiphol Book"/>
                <w:b/>
                <w:lang w:val="en-US"/>
              </w:rPr>
            </w:pPr>
            <w:r w:rsidRPr="00867EC9">
              <w:rPr>
                <w:rFonts w:ascii="Frutiger for Schiphol Book" w:hAnsi="Frutiger for Schiphol Book"/>
                <w:b/>
                <w:lang w:val="en-GB"/>
              </w:rPr>
              <w:t xml:space="preserve">Statement period of validity </w:t>
            </w:r>
            <w:r w:rsidRPr="002C1BCC">
              <w:rPr>
                <w:rFonts w:ascii="Frutiger for Schiphol Book" w:hAnsi="Frutiger for Schiphol Book"/>
                <w:b/>
                <w:lang w:val="en-GB"/>
              </w:rPr>
              <w:t>90</w:t>
            </w:r>
            <w:r w:rsidRPr="00867EC9">
              <w:rPr>
                <w:rFonts w:ascii="Frutiger for Schiphol Book" w:hAnsi="Frutiger for Schiphol Book"/>
                <w:b/>
                <w:lang w:val="en-GB"/>
              </w:rPr>
              <w:t xml:space="preserve"> calendar days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98D2D07" w14:textId="595BE22D" w:rsidR="000A2968" w:rsidRPr="00867EC9" w:rsidRDefault="000A2968" w:rsidP="002C1BCC">
            <w:pPr>
              <w:tabs>
                <w:tab w:val="left" w:pos="737"/>
              </w:tabs>
              <w:spacing w:before="20"/>
              <w:jc w:val="both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 xml:space="preserve">Standard Form </w:t>
            </w:r>
            <w:r w:rsidR="002C1BCC">
              <w:rPr>
                <w:rFonts w:ascii="Frutiger for Schiphol Book" w:hAnsi="Frutiger for Schiphol Book"/>
                <w:lang w:val="en-GB"/>
              </w:rPr>
              <w:t>G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0517AB" w14:textId="5935CEE3" w:rsidR="000A2968" w:rsidRPr="00867EC9" w:rsidRDefault="000A2968" w:rsidP="00C07424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  <w:lang w:val="en-GB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 xml:space="preserve">Chapter </w:t>
            </w:r>
            <w:r w:rsidR="002C1BCC">
              <w:rPr>
                <w:rFonts w:ascii="Frutiger for Schiphol Book" w:hAnsi="Frutiger for Schiphol Book"/>
                <w:lang w:val="en-GB"/>
              </w:rPr>
              <w:t>4.</w:t>
            </w:r>
            <w:r w:rsidR="00523CC1">
              <w:rPr>
                <w:rFonts w:ascii="Frutiger for Schiphol Book" w:hAnsi="Frutiger for Schiphol Book"/>
                <w:lang w:val="en-GB"/>
              </w:rPr>
              <w:t>3</w:t>
            </w:r>
            <w:r w:rsidR="002C1BCC">
              <w:rPr>
                <w:rFonts w:ascii="Frutiger for Schiphol Book" w:hAnsi="Frutiger for Schiphol Book"/>
                <w:lang w:val="en-GB"/>
              </w:rPr>
              <w:t>.2</w:t>
            </w:r>
          </w:p>
          <w:p w14:paraId="5669E8D1" w14:textId="65681184" w:rsidR="000A2968" w:rsidRPr="00867EC9" w:rsidRDefault="000A2968" w:rsidP="00523CC1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 xml:space="preserve">Chapter </w:t>
            </w:r>
            <w:r w:rsidR="002C1BCC">
              <w:rPr>
                <w:rFonts w:ascii="Frutiger for Schiphol Book" w:hAnsi="Frutiger for Schiphol Book"/>
                <w:lang w:val="en-GB"/>
              </w:rPr>
              <w:t>4.</w:t>
            </w:r>
            <w:r w:rsidR="00523CC1">
              <w:rPr>
                <w:rFonts w:ascii="Frutiger for Schiphol Book" w:hAnsi="Frutiger for Schiphol Book"/>
                <w:lang w:val="en-GB"/>
              </w:rPr>
              <w:t>3</w:t>
            </w:r>
            <w:r w:rsidR="002C1BCC">
              <w:rPr>
                <w:rFonts w:ascii="Frutiger for Schiphol Book" w:hAnsi="Frutiger for Schiphol Book"/>
                <w:lang w:val="en-GB"/>
              </w:rPr>
              <w:t>.3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81570C5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center"/>
              <w:rPr>
                <w:rFonts w:ascii="Frutiger for Schiphol Book" w:hAnsi="Frutiger for Schiphol Book"/>
              </w:rPr>
            </w:pPr>
          </w:p>
        </w:tc>
      </w:tr>
      <w:tr w:rsidR="000A2968" w:rsidRPr="00867EC9" w14:paraId="1DF92390" w14:textId="77777777" w:rsidTr="00C07424">
        <w:trPr>
          <w:cantSplit/>
          <w:trHeight w:val="907"/>
        </w:trPr>
        <w:tc>
          <w:tcPr>
            <w:tcW w:w="5104" w:type="dxa"/>
            <w:shd w:val="clear" w:color="auto" w:fill="auto"/>
          </w:tcPr>
          <w:p w14:paraId="2D5F9A24" w14:textId="77777777" w:rsidR="000A2968" w:rsidRPr="00867EC9" w:rsidRDefault="000A2968" w:rsidP="00C07424">
            <w:pPr>
              <w:spacing w:before="20"/>
              <w:ind w:left="30"/>
              <w:rPr>
                <w:rFonts w:ascii="Frutiger for Schiphol Book" w:hAnsi="Frutiger for Schiphol Book"/>
                <w:b/>
                <w:lang w:val="en-GB"/>
              </w:rPr>
            </w:pPr>
            <w:r w:rsidRPr="00867EC9">
              <w:rPr>
                <w:rFonts w:ascii="Frutiger for Schiphol Book" w:hAnsi="Frutiger for Schiphol Book"/>
                <w:b/>
                <w:lang w:val="en-GB"/>
              </w:rPr>
              <w:t>Tender Form</w:t>
            </w:r>
          </w:p>
          <w:p w14:paraId="47A91651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  <w:i/>
                <w:lang w:val="en-US"/>
              </w:rPr>
            </w:pPr>
            <w:r w:rsidRPr="00867EC9">
              <w:rPr>
                <w:rFonts w:ascii="Frutiger for Schiphol Book" w:hAnsi="Frutiger for Schiphol Book"/>
                <w:i/>
                <w:lang w:val="en-GB"/>
              </w:rPr>
              <w:t xml:space="preserve">for Award Criterion Price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CCA06F4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both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 xml:space="preserve">Standard Form </w:t>
            </w:r>
            <w:r w:rsidRPr="00A75AE7">
              <w:rPr>
                <w:rFonts w:ascii="Frutiger for Schiphol Book" w:hAnsi="Frutiger for Schiphol Book"/>
                <w:lang w:val="en-GB"/>
              </w:rPr>
              <w:t>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799D34" w14:textId="59F186AE" w:rsidR="000A2968" w:rsidRPr="00867EC9" w:rsidRDefault="000A2968" w:rsidP="002C1BCC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 xml:space="preserve">Chapter </w:t>
            </w:r>
            <w:r w:rsidR="002C1BCC">
              <w:rPr>
                <w:rFonts w:ascii="Frutiger for Schiphol Book" w:hAnsi="Frutiger for Schiphol Book"/>
                <w:lang w:val="en-GB"/>
              </w:rPr>
              <w:t>5.1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D909036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center"/>
              <w:rPr>
                <w:rFonts w:ascii="Frutiger for Schiphol Book" w:hAnsi="Frutiger for Schiphol Book"/>
              </w:rPr>
            </w:pPr>
          </w:p>
        </w:tc>
      </w:tr>
      <w:tr w:rsidR="000A2968" w:rsidRPr="00A75AE7" w14:paraId="0D695F45" w14:textId="77777777" w:rsidTr="00C07424">
        <w:trPr>
          <w:cantSplit/>
          <w:trHeight w:val="632"/>
        </w:trPr>
        <w:tc>
          <w:tcPr>
            <w:tcW w:w="5104" w:type="dxa"/>
            <w:shd w:val="clear" w:color="auto" w:fill="auto"/>
          </w:tcPr>
          <w:p w14:paraId="79D60AC6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  <w:b/>
                <w:lang w:val="en-GB"/>
              </w:rPr>
            </w:pPr>
            <w:r w:rsidRPr="00867EC9">
              <w:rPr>
                <w:rFonts w:ascii="Frutiger for Schiphol Book" w:hAnsi="Frutiger for Schiphol Book"/>
                <w:b/>
                <w:lang w:val="en-GB"/>
              </w:rPr>
              <w:t>Action Plan/Design</w:t>
            </w:r>
          </w:p>
          <w:p w14:paraId="2368485D" w14:textId="27FF0827" w:rsidR="00A75AE7" w:rsidRPr="00A75AE7" w:rsidRDefault="00A75AE7" w:rsidP="00C07424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  <w:i/>
                <w:lang w:val="en-GB"/>
              </w:rPr>
            </w:pPr>
            <w:r>
              <w:rPr>
                <w:rFonts w:ascii="Frutiger for Schiphol Book" w:hAnsi="Frutiger for Schiphol Book"/>
                <w:i/>
                <w:lang w:val="en-GB"/>
              </w:rPr>
              <w:t xml:space="preserve">All actions specified in Form H Compliancy List have been fulfilled. </w:t>
            </w:r>
          </w:p>
        </w:tc>
        <w:tc>
          <w:tcPr>
            <w:tcW w:w="1275" w:type="dxa"/>
            <w:shd w:val="clear" w:color="auto" w:fill="auto"/>
          </w:tcPr>
          <w:p w14:paraId="72ACEA21" w14:textId="0F8A795F" w:rsidR="000A2968" w:rsidRPr="00A75AE7" w:rsidRDefault="00A75AE7" w:rsidP="00C07424">
            <w:pPr>
              <w:tabs>
                <w:tab w:val="left" w:pos="737"/>
              </w:tabs>
              <w:spacing w:before="20"/>
              <w:jc w:val="both"/>
              <w:rPr>
                <w:rFonts w:ascii="Frutiger for Schiphol Book" w:hAnsi="Frutiger for Schiphol Book"/>
                <w:lang w:val="en-US"/>
              </w:rPr>
            </w:pPr>
            <w:r>
              <w:rPr>
                <w:rFonts w:ascii="Frutiger for Schiphol Book" w:hAnsi="Frutiger for Schiphol Book"/>
                <w:lang w:val="en-GB"/>
              </w:rPr>
              <w:t>Standard form H</w:t>
            </w:r>
          </w:p>
        </w:tc>
        <w:tc>
          <w:tcPr>
            <w:tcW w:w="1134" w:type="dxa"/>
            <w:shd w:val="clear" w:color="auto" w:fill="auto"/>
          </w:tcPr>
          <w:p w14:paraId="6E9EE5BA" w14:textId="2727DC73" w:rsidR="000A2968" w:rsidRPr="00A75AE7" w:rsidRDefault="000A2968" w:rsidP="002C1BCC">
            <w:pPr>
              <w:tabs>
                <w:tab w:val="left" w:pos="737"/>
              </w:tabs>
              <w:spacing w:before="20"/>
              <w:rPr>
                <w:rFonts w:ascii="Frutiger for Schiphol Book" w:hAnsi="Frutiger for Schiphol Book"/>
                <w:lang w:val="en-US"/>
              </w:rPr>
            </w:pPr>
            <w:r w:rsidRPr="00867EC9">
              <w:rPr>
                <w:rFonts w:ascii="Frutiger for Schiphol Book" w:hAnsi="Frutiger for Schiphol Book"/>
                <w:lang w:val="en-GB"/>
              </w:rPr>
              <w:t xml:space="preserve">Chapter </w:t>
            </w:r>
            <w:r w:rsidR="002C1BCC">
              <w:rPr>
                <w:rFonts w:ascii="Frutiger for Schiphol Book" w:hAnsi="Frutiger for Schiphol Book"/>
                <w:lang w:val="en-GB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14:paraId="60E00695" w14:textId="77777777" w:rsidR="000A2968" w:rsidRPr="00867EC9" w:rsidRDefault="000A2968" w:rsidP="00C07424">
            <w:pPr>
              <w:tabs>
                <w:tab w:val="left" w:pos="737"/>
              </w:tabs>
              <w:spacing w:before="20"/>
              <w:jc w:val="center"/>
              <w:rPr>
                <w:rFonts w:ascii="Frutiger for Schiphol Book" w:hAnsi="Frutiger for Schiphol Book"/>
                <w:lang w:val="en-GB"/>
              </w:rPr>
            </w:pPr>
          </w:p>
        </w:tc>
      </w:tr>
    </w:tbl>
    <w:p w14:paraId="1E788514" w14:textId="77777777" w:rsidR="000A2968" w:rsidRPr="00867EC9" w:rsidRDefault="000A2968" w:rsidP="000A2968">
      <w:pPr>
        <w:rPr>
          <w:rFonts w:ascii="Frutiger for Schiphol Book" w:hAnsi="Frutiger for Schiphol Book"/>
          <w:lang w:val="en-GB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1134"/>
        <w:gridCol w:w="1275"/>
        <w:gridCol w:w="1843"/>
      </w:tblGrid>
      <w:tr w:rsidR="000A2968" w:rsidRPr="00523CC1" w14:paraId="679B905D" w14:textId="77777777" w:rsidTr="00C07424">
        <w:trPr>
          <w:cantSplit/>
          <w:trHeight w:val="397"/>
        </w:trPr>
        <w:tc>
          <w:tcPr>
            <w:tcW w:w="9356" w:type="dxa"/>
            <w:gridSpan w:val="4"/>
            <w:shd w:val="clear" w:color="auto" w:fill="E0E0E0"/>
            <w:vAlign w:val="center"/>
          </w:tcPr>
          <w:p w14:paraId="10960DC9" w14:textId="77777777" w:rsidR="000A2968" w:rsidRPr="00867EC9" w:rsidRDefault="000A2968" w:rsidP="00C07424">
            <w:pPr>
              <w:pStyle w:val="Plattetekst"/>
              <w:spacing w:after="0" w:line="288" w:lineRule="auto"/>
              <w:contextualSpacing/>
              <w:jc w:val="center"/>
              <w:rPr>
                <w:rFonts w:ascii="Frutiger for Schiphol Book" w:hAnsi="Frutiger for Schiphol Book"/>
                <w:b/>
                <w:sz w:val="22"/>
                <w:szCs w:val="22"/>
                <w:lang w:val="en-US"/>
              </w:rPr>
            </w:pPr>
            <w:r w:rsidRPr="00867EC9">
              <w:rPr>
                <w:rFonts w:ascii="Frutiger for Schiphol Book" w:hAnsi="Frutiger for Schiphol Book"/>
                <w:b/>
                <w:sz w:val="22"/>
                <w:szCs w:val="22"/>
              </w:rPr>
              <w:lastRenderedPageBreak/>
              <w:t>To be submitted upon request</w:t>
            </w:r>
          </w:p>
        </w:tc>
      </w:tr>
      <w:tr w:rsidR="000A2968" w:rsidRPr="00867EC9" w14:paraId="74165A7F" w14:textId="77777777" w:rsidTr="00C07424">
        <w:trPr>
          <w:cantSplit/>
          <w:trHeight w:val="340"/>
        </w:trPr>
        <w:tc>
          <w:tcPr>
            <w:tcW w:w="5104" w:type="dxa"/>
            <w:shd w:val="clear" w:color="auto" w:fill="E0E0E0"/>
            <w:vAlign w:val="center"/>
          </w:tcPr>
          <w:p w14:paraId="55FE3067" w14:textId="77777777" w:rsidR="000A2968" w:rsidRPr="00867EC9" w:rsidRDefault="000A2968" w:rsidP="00C07424">
            <w:pPr>
              <w:pStyle w:val="Plattetekst"/>
              <w:spacing w:line="288" w:lineRule="auto"/>
              <w:contextualSpacing/>
              <w:jc w:val="center"/>
              <w:rPr>
                <w:rFonts w:ascii="Frutiger for Schiphol Book" w:hAnsi="Frutiger for Schiphol Book"/>
                <w:b/>
                <w:lang w:val="en-US"/>
              </w:rPr>
            </w:pPr>
            <w:r w:rsidRPr="00867EC9">
              <w:rPr>
                <w:rFonts w:ascii="Frutiger for Schiphol Book" w:hAnsi="Frutiger for Schiphol Book"/>
                <w:b/>
              </w:rPr>
              <w:t>Description of request/requested item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1393B97C" w14:textId="77777777" w:rsidR="000A2968" w:rsidRPr="00867EC9" w:rsidRDefault="000A2968" w:rsidP="00C07424">
            <w:pPr>
              <w:pStyle w:val="Plattetekst"/>
              <w:spacing w:line="288" w:lineRule="auto"/>
              <w:contextualSpacing/>
              <w:jc w:val="center"/>
              <w:rPr>
                <w:rFonts w:ascii="Frutiger for Schiphol Book" w:hAnsi="Frutiger for Schiphol Book"/>
                <w:b/>
                <w:lang w:val="nl-NL"/>
              </w:rPr>
            </w:pPr>
            <w:r w:rsidRPr="00867EC9">
              <w:rPr>
                <w:rFonts w:ascii="Frutiger for Schiphol Book" w:hAnsi="Frutiger for Schiphol Book"/>
                <w:b/>
              </w:rPr>
              <w:t>Format</w:t>
            </w:r>
          </w:p>
        </w:tc>
        <w:tc>
          <w:tcPr>
            <w:tcW w:w="1275" w:type="dxa"/>
            <w:shd w:val="clear" w:color="auto" w:fill="E0E0E0"/>
            <w:vAlign w:val="center"/>
          </w:tcPr>
          <w:p w14:paraId="253F8A43" w14:textId="77777777" w:rsidR="000A2968" w:rsidRPr="00867EC9" w:rsidRDefault="000A2968" w:rsidP="00C07424">
            <w:pPr>
              <w:pStyle w:val="Plattetekst"/>
              <w:spacing w:line="288" w:lineRule="auto"/>
              <w:contextualSpacing/>
              <w:jc w:val="center"/>
              <w:rPr>
                <w:rFonts w:ascii="Frutiger for Schiphol Book" w:hAnsi="Frutiger for Schiphol Book"/>
                <w:b/>
                <w:lang w:val="nl-NL"/>
              </w:rPr>
            </w:pPr>
            <w:r w:rsidRPr="00867EC9">
              <w:rPr>
                <w:rFonts w:ascii="Frutiger for Schiphol Book" w:hAnsi="Frutiger for Schiphol Book"/>
                <w:b/>
              </w:rPr>
              <w:t>Notes:</w:t>
            </w:r>
          </w:p>
        </w:tc>
        <w:tc>
          <w:tcPr>
            <w:tcW w:w="1843" w:type="dxa"/>
            <w:shd w:val="clear" w:color="auto" w:fill="E0E0E0"/>
            <w:vAlign w:val="center"/>
          </w:tcPr>
          <w:p w14:paraId="11A7F95F" w14:textId="77777777" w:rsidR="000A2968" w:rsidRPr="00867EC9" w:rsidRDefault="000A2968" w:rsidP="00C07424">
            <w:pPr>
              <w:pStyle w:val="Plattetekst"/>
              <w:spacing w:after="0" w:line="288" w:lineRule="auto"/>
              <w:contextualSpacing/>
              <w:jc w:val="center"/>
              <w:rPr>
                <w:rFonts w:ascii="Frutiger for Schiphol Book" w:hAnsi="Frutiger for Schiphol Book"/>
                <w:b/>
                <w:lang w:val="nl-NL"/>
              </w:rPr>
            </w:pPr>
            <w:r w:rsidRPr="00867EC9">
              <w:rPr>
                <w:rFonts w:ascii="Frutiger for Schiphol Book" w:hAnsi="Frutiger for Schiphol Book"/>
                <w:b/>
              </w:rPr>
              <w:t>Fill in: Yes/No</w:t>
            </w:r>
          </w:p>
        </w:tc>
      </w:tr>
      <w:tr w:rsidR="000A2968" w:rsidRPr="00867EC9" w14:paraId="17E9087A" w14:textId="77777777" w:rsidTr="00C07424">
        <w:trPr>
          <w:cantSplit/>
          <w:trHeight w:val="680"/>
        </w:trPr>
        <w:tc>
          <w:tcPr>
            <w:tcW w:w="5104" w:type="dxa"/>
            <w:shd w:val="clear" w:color="auto" w:fill="auto"/>
          </w:tcPr>
          <w:p w14:paraId="189AA1B1" w14:textId="77777777" w:rsidR="000A2968" w:rsidRPr="00867EC9" w:rsidRDefault="000A2968" w:rsidP="00C07424">
            <w:pPr>
              <w:pStyle w:val="Plattetekst"/>
              <w:spacing w:before="20" w:after="0" w:line="280" w:lineRule="auto"/>
              <w:jc w:val="left"/>
              <w:rPr>
                <w:rFonts w:ascii="Frutiger for Schiphol Book" w:hAnsi="Frutiger for Schiphol Book"/>
                <w:b/>
                <w:lang w:val="en-US"/>
              </w:rPr>
            </w:pPr>
            <w:r w:rsidRPr="00867EC9">
              <w:rPr>
                <w:rFonts w:ascii="Frutiger for Schiphol Book" w:hAnsi="Frutiger for Schiphol Book"/>
                <w:b/>
              </w:rPr>
              <w:t xml:space="preserve">Statement by Participant’s parent company: </w:t>
            </w:r>
            <w:r w:rsidRPr="00867EC9">
              <w:rPr>
                <w:rFonts w:ascii="Frutiger for Schiphol Book" w:hAnsi="Frutiger for Schiphol Book"/>
                <w:i/>
              </w:rPr>
              <w:t>“none of the other members of the group have applied for the Engagement”.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F39B7F9" w14:textId="77777777" w:rsidR="000A2968" w:rsidRPr="00867EC9" w:rsidRDefault="000A2968" w:rsidP="00C07424">
            <w:pPr>
              <w:pStyle w:val="Plattetekst"/>
              <w:spacing w:before="20" w:after="0" w:line="288" w:lineRule="auto"/>
              <w:contextualSpacing/>
              <w:rPr>
                <w:rFonts w:ascii="Frutiger for Schiphol Book" w:hAnsi="Frutiger for Schiphol Book"/>
                <w:lang w:val="nl-NL"/>
              </w:rPr>
            </w:pPr>
            <w:r w:rsidRPr="00867EC9">
              <w:rPr>
                <w:rFonts w:ascii="Frutiger for Schiphol Book" w:hAnsi="Frutiger for Schiphol Book"/>
              </w:rPr>
              <w:t>none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453BFE5" w14:textId="59D0C096" w:rsidR="000A2968" w:rsidRPr="00867EC9" w:rsidRDefault="000A2968" w:rsidP="002C1BCC">
            <w:pPr>
              <w:pStyle w:val="Plattetekst"/>
              <w:spacing w:before="20" w:after="0" w:line="288" w:lineRule="auto"/>
              <w:jc w:val="left"/>
              <w:rPr>
                <w:rFonts w:ascii="Frutiger for Schiphol Book" w:hAnsi="Frutiger for Schiphol Book"/>
                <w:lang w:val="nl-NL"/>
              </w:rPr>
            </w:pPr>
            <w:r w:rsidRPr="00867EC9">
              <w:rPr>
                <w:rFonts w:ascii="Frutiger for Schiphol Book" w:hAnsi="Frutiger for Schiphol Book"/>
              </w:rPr>
              <w:t xml:space="preserve">Chapter </w:t>
            </w:r>
            <w:r w:rsidR="002C1BCC">
              <w:rPr>
                <w:rFonts w:ascii="Frutiger for Schiphol Book" w:hAnsi="Frutiger for Schiphol Book"/>
              </w:rPr>
              <w:t>2.7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BF59884" w14:textId="77777777" w:rsidR="000A2968" w:rsidRPr="00867EC9" w:rsidRDefault="000A2968" w:rsidP="00C07424">
            <w:pPr>
              <w:pStyle w:val="Plattetekst"/>
              <w:spacing w:before="20" w:after="0" w:line="288" w:lineRule="auto"/>
              <w:jc w:val="left"/>
              <w:rPr>
                <w:rFonts w:ascii="Frutiger for Schiphol Book" w:hAnsi="Frutiger for Schiphol Book"/>
                <w:lang w:val="nl-NL"/>
              </w:rPr>
            </w:pPr>
          </w:p>
        </w:tc>
      </w:tr>
      <w:tr w:rsidR="000A2968" w:rsidRPr="00867EC9" w14:paraId="3548631C" w14:textId="77777777" w:rsidTr="00C07424">
        <w:trPr>
          <w:cantSplit/>
          <w:trHeight w:val="680"/>
        </w:trPr>
        <w:tc>
          <w:tcPr>
            <w:tcW w:w="5104" w:type="dxa"/>
            <w:shd w:val="clear" w:color="auto" w:fill="auto"/>
          </w:tcPr>
          <w:p w14:paraId="61F6E1FF" w14:textId="77777777" w:rsidR="000A2968" w:rsidRPr="00867EC9" w:rsidRDefault="000A2968" w:rsidP="00C07424">
            <w:pPr>
              <w:pStyle w:val="Plattetekst"/>
              <w:spacing w:before="20" w:after="0" w:line="288" w:lineRule="auto"/>
              <w:contextualSpacing/>
              <w:jc w:val="left"/>
              <w:rPr>
                <w:rFonts w:ascii="Frutiger for Schiphol Book" w:hAnsi="Frutiger for Schiphol Book"/>
                <w:b/>
              </w:rPr>
            </w:pPr>
            <w:r w:rsidRPr="00867EC9">
              <w:rPr>
                <w:rFonts w:ascii="Frutiger for Schiphol Book" w:hAnsi="Frutiger for Schiphol Book"/>
                <w:b/>
              </w:rPr>
              <w:t>Statement from the Dutch Tax and Customs Administration</w:t>
            </w:r>
          </w:p>
          <w:p w14:paraId="5748DDE2" w14:textId="77777777" w:rsidR="000A2968" w:rsidRPr="00867EC9" w:rsidRDefault="000A2968" w:rsidP="00C07424">
            <w:pPr>
              <w:pStyle w:val="Plattetekst"/>
              <w:spacing w:before="20" w:after="0" w:line="280" w:lineRule="auto"/>
              <w:contextualSpacing/>
              <w:jc w:val="left"/>
              <w:rPr>
                <w:rFonts w:ascii="Frutiger for Schiphol Book" w:hAnsi="Frutiger for Schiphol Book"/>
                <w:b/>
                <w:lang w:val="en-US"/>
              </w:rPr>
            </w:pPr>
            <w:r w:rsidRPr="00867EC9">
              <w:rPr>
                <w:rFonts w:ascii="Frutiger for Schiphol Book" w:hAnsi="Frutiger for Schiphol Book"/>
                <w:i/>
              </w:rPr>
              <w:t>regarding the Grounds for Exclusion in Section 2.86(4) Public Procurement Act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7516AC" w14:textId="77777777" w:rsidR="000A2968" w:rsidRPr="00867EC9" w:rsidRDefault="000A2968" w:rsidP="00C07424">
            <w:pPr>
              <w:pStyle w:val="Plattetekst"/>
              <w:spacing w:before="20" w:after="0" w:line="288" w:lineRule="auto"/>
              <w:contextualSpacing/>
              <w:rPr>
                <w:rFonts w:ascii="Frutiger for Schiphol Book" w:hAnsi="Frutiger for Schiphol Book"/>
                <w:lang w:val="nl-NL"/>
              </w:rPr>
            </w:pPr>
            <w:r w:rsidRPr="00867EC9">
              <w:rPr>
                <w:rFonts w:ascii="Frutiger for Schiphol Book" w:hAnsi="Frutiger for Schiphol Book"/>
              </w:rPr>
              <w:t>none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3F389B8" w14:textId="53BEA705" w:rsidR="000A2968" w:rsidRPr="00867EC9" w:rsidRDefault="000A2968" w:rsidP="002C1BCC">
            <w:pPr>
              <w:pStyle w:val="Plattetekst"/>
              <w:spacing w:line="288" w:lineRule="auto"/>
              <w:contextualSpacing/>
              <w:rPr>
                <w:rFonts w:ascii="Frutiger for Schiphol Book" w:hAnsi="Frutiger for Schiphol Book"/>
                <w:lang w:val="nl-NL"/>
              </w:rPr>
            </w:pPr>
            <w:r w:rsidRPr="00867EC9">
              <w:rPr>
                <w:rFonts w:ascii="Frutiger for Schiphol Book" w:hAnsi="Frutiger for Schiphol Book"/>
              </w:rPr>
              <w:t xml:space="preserve">Chapter </w:t>
            </w:r>
            <w:r w:rsidR="002C1BCC">
              <w:rPr>
                <w:rFonts w:ascii="Frutiger for Schiphol Book" w:hAnsi="Frutiger for Schiphol Book"/>
              </w:rPr>
              <w:t>4.1.3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0F72B63" w14:textId="77777777" w:rsidR="000A2968" w:rsidRPr="00867EC9" w:rsidRDefault="000A2968" w:rsidP="00C07424">
            <w:pPr>
              <w:pStyle w:val="Plattetekst"/>
              <w:spacing w:after="0" w:line="240" w:lineRule="auto"/>
              <w:rPr>
                <w:rFonts w:ascii="Frutiger for Schiphol Book" w:hAnsi="Frutiger for Schiphol Book"/>
                <w:lang w:val="nl-NL"/>
              </w:rPr>
            </w:pPr>
          </w:p>
        </w:tc>
      </w:tr>
      <w:tr w:rsidR="000A2968" w:rsidRPr="00867EC9" w14:paraId="03ED43F7" w14:textId="77777777" w:rsidTr="00C07424">
        <w:trPr>
          <w:cantSplit/>
          <w:trHeight w:val="680"/>
        </w:trPr>
        <w:tc>
          <w:tcPr>
            <w:tcW w:w="5104" w:type="dxa"/>
            <w:shd w:val="clear" w:color="auto" w:fill="auto"/>
          </w:tcPr>
          <w:p w14:paraId="350F0376" w14:textId="77777777" w:rsidR="000A2968" w:rsidRPr="00867EC9" w:rsidRDefault="000A2968" w:rsidP="00C07424">
            <w:pPr>
              <w:pStyle w:val="Plattetekst"/>
              <w:spacing w:before="20" w:after="0" w:line="288" w:lineRule="auto"/>
              <w:contextualSpacing/>
              <w:jc w:val="left"/>
              <w:rPr>
                <w:rFonts w:ascii="Frutiger for Schiphol Book" w:hAnsi="Frutiger for Schiphol Book"/>
              </w:rPr>
            </w:pPr>
            <w:r w:rsidRPr="00867EC9">
              <w:rPr>
                <w:rFonts w:ascii="Frutiger for Schiphol Book" w:hAnsi="Frutiger for Schiphol Book"/>
                <w:b/>
              </w:rPr>
              <w:t xml:space="preserve">Tendering Statement of Conduct (“GVA”) </w:t>
            </w:r>
          </w:p>
          <w:p w14:paraId="1C049AFD" w14:textId="77777777" w:rsidR="000A2968" w:rsidRPr="00867EC9" w:rsidRDefault="000A2968" w:rsidP="00C07424">
            <w:pPr>
              <w:pStyle w:val="Plattetekst"/>
              <w:spacing w:before="20" w:after="0" w:line="280" w:lineRule="auto"/>
              <w:contextualSpacing/>
              <w:jc w:val="left"/>
              <w:rPr>
                <w:rFonts w:ascii="Frutiger for Schiphol Book" w:hAnsi="Frutiger for Schiphol Book"/>
                <w:b/>
                <w:lang w:val="en-US"/>
              </w:rPr>
            </w:pPr>
            <w:r w:rsidRPr="00867EC9">
              <w:rPr>
                <w:rFonts w:ascii="Frutiger for Schiphol Book" w:hAnsi="Frutiger for Schiphol Book"/>
              </w:rPr>
              <w:t xml:space="preserve">Section </w:t>
            </w:r>
            <w:proofErr w:type="spellStart"/>
            <w:r w:rsidRPr="00867EC9">
              <w:rPr>
                <w:rFonts w:ascii="Frutiger for Schiphol Book" w:hAnsi="Frutiger for Schiphol Book"/>
              </w:rPr>
              <w:t>Section</w:t>
            </w:r>
            <w:proofErr w:type="spellEnd"/>
            <w:r w:rsidRPr="00867EC9">
              <w:rPr>
                <w:rFonts w:ascii="Frutiger for Schiphol Book" w:hAnsi="Frutiger for Schiphol Book"/>
              </w:rPr>
              <w:t xml:space="preserve"> 4.1 Public Procurement Act </w:t>
            </w:r>
            <w:r w:rsidRPr="00867EC9">
              <w:rPr>
                <w:rFonts w:ascii="Frutiger for Schiphol Book" w:hAnsi="Frutiger for Schiphol Book"/>
                <w:i/>
              </w:rPr>
              <w:t>(for each Syndicate Member or third party brought in for performance of the Engagement (if applicable))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BA9C92" w14:textId="77777777" w:rsidR="000A2968" w:rsidRPr="00867EC9" w:rsidRDefault="000A2968" w:rsidP="00C07424">
            <w:pPr>
              <w:pStyle w:val="Plattetekst"/>
              <w:spacing w:before="20" w:after="0" w:line="288" w:lineRule="auto"/>
              <w:contextualSpacing/>
              <w:rPr>
                <w:rFonts w:ascii="Frutiger for Schiphol Book" w:hAnsi="Frutiger for Schiphol Book"/>
                <w:lang w:val="nl-NL"/>
              </w:rPr>
            </w:pPr>
            <w:r w:rsidRPr="00867EC9">
              <w:rPr>
                <w:rFonts w:ascii="Frutiger for Schiphol Book" w:hAnsi="Frutiger for Schiphol Book"/>
              </w:rPr>
              <w:t>none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D1583E0" w14:textId="05AF170F" w:rsidR="000A2968" w:rsidRPr="00867EC9" w:rsidRDefault="002C1BCC" w:rsidP="00C07424">
            <w:pPr>
              <w:pStyle w:val="Plattetekst"/>
              <w:spacing w:before="20" w:after="0" w:line="288" w:lineRule="auto"/>
              <w:contextualSpacing/>
              <w:rPr>
                <w:rFonts w:ascii="Frutiger for Schiphol Book" w:hAnsi="Frutiger for Schiphol Book"/>
                <w:lang w:val="nl-NL"/>
              </w:rPr>
            </w:pPr>
            <w:proofErr w:type="spellStart"/>
            <w:r>
              <w:rPr>
                <w:rFonts w:ascii="Frutiger for Schiphol Book" w:hAnsi="Frutiger for Schiphol Book"/>
                <w:lang w:val="nl-NL"/>
              </w:rPr>
              <w:t>Chapter</w:t>
            </w:r>
            <w:proofErr w:type="spellEnd"/>
            <w:r>
              <w:rPr>
                <w:rFonts w:ascii="Frutiger for Schiphol Book" w:hAnsi="Frutiger for Schiphol Book"/>
                <w:lang w:val="nl-NL"/>
              </w:rPr>
              <w:t xml:space="preserve"> 4.1.4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D710583" w14:textId="77777777" w:rsidR="000A2968" w:rsidRPr="00867EC9" w:rsidRDefault="000A2968" w:rsidP="00C07424">
            <w:pPr>
              <w:pStyle w:val="Plattetekst"/>
              <w:spacing w:before="20" w:after="0" w:line="288" w:lineRule="auto"/>
              <w:contextualSpacing/>
              <w:rPr>
                <w:rFonts w:ascii="Frutiger for Schiphol Book" w:hAnsi="Frutiger for Schiphol Book"/>
                <w:lang w:val="nl-NL"/>
              </w:rPr>
            </w:pPr>
          </w:p>
        </w:tc>
      </w:tr>
      <w:tr w:rsidR="000A2968" w:rsidRPr="00867EC9" w14:paraId="798ABF15" w14:textId="77777777" w:rsidTr="00C07424">
        <w:trPr>
          <w:cantSplit/>
          <w:trHeight w:val="680"/>
        </w:trPr>
        <w:tc>
          <w:tcPr>
            <w:tcW w:w="5104" w:type="dxa"/>
            <w:shd w:val="clear" w:color="auto" w:fill="auto"/>
          </w:tcPr>
          <w:p w14:paraId="76A1C3C5" w14:textId="77777777" w:rsidR="000A2968" w:rsidRPr="00090860" w:rsidRDefault="000A2968" w:rsidP="00C07424">
            <w:pPr>
              <w:pStyle w:val="Plattetekst"/>
              <w:spacing w:before="20" w:after="0" w:line="288" w:lineRule="auto"/>
              <w:contextualSpacing/>
              <w:jc w:val="left"/>
              <w:rPr>
                <w:rFonts w:ascii="Frutiger for Schiphol Book" w:hAnsi="Frutiger for Schiphol Book"/>
                <w:b/>
              </w:rPr>
            </w:pPr>
            <w:r w:rsidRPr="00090860">
              <w:rPr>
                <w:rFonts w:ascii="Frutiger for Schiphol Book" w:hAnsi="Frutiger for Schiphol Book"/>
                <w:b/>
              </w:rPr>
              <w:t>Statements regarding liability and availability</w:t>
            </w:r>
          </w:p>
          <w:p w14:paraId="36E040BF" w14:textId="77777777" w:rsidR="000A2968" w:rsidRPr="00090860" w:rsidRDefault="000A2968" w:rsidP="00C07424">
            <w:pPr>
              <w:pStyle w:val="Plattetekst"/>
              <w:spacing w:before="20" w:after="0" w:line="280" w:lineRule="auto"/>
              <w:contextualSpacing/>
              <w:jc w:val="left"/>
              <w:rPr>
                <w:rFonts w:ascii="Frutiger for Schiphol Book" w:hAnsi="Frutiger for Schiphol Book"/>
                <w:i/>
              </w:rPr>
            </w:pPr>
            <w:r w:rsidRPr="00090860">
              <w:rPr>
                <w:rFonts w:ascii="Frutiger for Schiphol Book" w:hAnsi="Frutiger for Schiphol Book"/>
                <w:i/>
              </w:rPr>
              <w:t>- Statement of joint and several liability of Syndicate Members in accordance with Article 10.4 ARN</w:t>
            </w:r>
            <w:r w:rsidRPr="00090860">
              <w:rPr>
                <w:rFonts w:ascii="Frutiger for Schiphol Book" w:hAnsi="Frutiger for Schiphol Book"/>
                <w:i/>
                <w:vertAlign w:val="superscript"/>
              </w:rPr>
              <w:t>2016</w:t>
            </w:r>
            <w:r w:rsidRPr="00090860">
              <w:rPr>
                <w:rFonts w:ascii="Frutiger for Schiphol Book" w:hAnsi="Frutiger for Schiphol Book"/>
                <w:i/>
              </w:rPr>
              <w:t xml:space="preserve"> (if applicable), </w:t>
            </w:r>
          </w:p>
          <w:p w14:paraId="059A0151" w14:textId="29D99E6C" w:rsidR="000A2968" w:rsidRPr="00090860" w:rsidRDefault="000A2968" w:rsidP="00C07424">
            <w:pPr>
              <w:pStyle w:val="Plattetekst"/>
              <w:spacing w:before="20" w:after="0" w:line="280" w:lineRule="auto"/>
              <w:contextualSpacing/>
              <w:jc w:val="left"/>
              <w:rPr>
                <w:rFonts w:ascii="Frutiger for Schiphol Book" w:hAnsi="Frutiger for Schiphol Book"/>
                <w:b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0313182" w14:textId="77777777" w:rsidR="000A2968" w:rsidRPr="00867EC9" w:rsidRDefault="000A2968" w:rsidP="00C07424">
            <w:pPr>
              <w:pStyle w:val="Plattetekst"/>
              <w:spacing w:before="20" w:after="0" w:line="280" w:lineRule="auto"/>
              <w:contextualSpacing/>
              <w:rPr>
                <w:rFonts w:ascii="Frutiger for Schiphol Book" w:hAnsi="Frutiger for Schiphol Book"/>
                <w:lang w:val="nl-NL"/>
              </w:rPr>
            </w:pPr>
            <w:r w:rsidRPr="00867EC9">
              <w:rPr>
                <w:rFonts w:ascii="Frutiger for Schiphol Book" w:hAnsi="Frutiger for Schiphol Book"/>
              </w:rPr>
              <w:t>none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A44FABA" w14:textId="77777777" w:rsidR="000A2968" w:rsidRPr="00867EC9" w:rsidRDefault="000A2968" w:rsidP="00C07424">
            <w:pPr>
              <w:pStyle w:val="Plattetekst"/>
              <w:spacing w:before="20" w:after="0" w:line="288" w:lineRule="auto"/>
              <w:contextualSpacing/>
              <w:rPr>
                <w:rFonts w:ascii="Frutiger for Schiphol Book" w:hAnsi="Frutiger for Schiphol Book"/>
                <w:lang w:val="nl-N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3539BBF" w14:textId="77777777" w:rsidR="000A2968" w:rsidRPr="00867EC9" w:rsidRDefault="000A2968" w:rsidP="00C07424">
            <w:pPr>
              <w:pStyle w:val="Plattetekst"/>
              <w:spacing w:before="20" w:after="0" w:line="288" w:lineRule="auto"/>
              <w:contextualSpacing/>
              <w:rPr>
                <w:rFonts w:ascii="Frutiger for Schiphol Book" w:hAnsi="Frutiger for Schiphol Book"/>
                <w:lang w:val="nl-NL"/>
              </w:rPr>
            </w:pPr>
          </w:p>
        </w:tc>
      </w:tr>
      <w:tr w:rsidR="000A2968" w:rsidRPr="00867EC9" w14:paraId="634E2310" w14:textId="77777777" w:rsidTr="00C07424">
        <w:trPr>
          <w:cantSplit/>
          <w:trHeight w:val="680"/>
        </w:trPr>
        <w:tc>
          <w:tcPr>
            <w:tcW w:w="5104" w:type="dxa"/>
            <w:shd w:val="clear" w:color="auto" w:fill="auto"/>
          </w:tcPr>
          <w:p w14:paraId="5AD17A85" w14:textId="77777777" w:rsidR="000A2968" w:rsidRPr="00867EC9" w:rsidRDefault="000A2968" w:rsidP="00C07424">
            <w:pPr>
              <w:pStyle w:val="Plattetekst"/>
              <w:spacing w:before="20" w:after="0" w:line="280" w:lineRule="auto"/>
              <w:contextualSpacing/>
              <w:jc w:val="left"/>
              <w:rPr>
                <w:rFonts w:ascii="Frutiger for Schiphol Book" w:hAnsi="Frutiger for Schiphol Book"/>
                <w:b/>
              </w:rPr>
            </w:pPr>
            <w:r w:rsidRPr="00867EC9">
              <w:rPr>
                <w:rFonts w:ascii="Frutiger for Schiphol Book" w:hAnsi="Frutiger for Schiphol Book"/>
                <w:b/>
              </w:rPr>
              <w:t>Syndicate agreement</w:t>
            </w:r>
          </w:p>
          <w:p w14:paraId="31561DC1" w14:textId="77777777" w:rsidR="000A2968" w:rsidRPr="00867EC9" w:rsidRDefault="000A2968" w:rsidP="00C07424">
            <w:pPr>
              <w:pStyle w:val="Plattetekst"/>
              <w:spacing w:before="20" w:after="0" w:line="280" w:lineRule="auto"/>
              <w:contextualSpacing/>
              <w:jc w:val="left"/>
              <w:rPr>
                <w:rFonts w:ascii="Frutiger for Schiphol Book" w:hAnsi="Frutiger for Schiphol Book"/>
                <w:b/>
                <w:lang w:val="en-US"/>
              </w:rPr>
            </w:pPr>
            <w:r w:rsidRPr="00867EC9">
              <w:rPr>
                <w:rFonts w:ascii="Frutiger for Schiphol Book" w:hAnsi="Frutiger for Schiphol Book"/>
                <w:i/>
              </w:rPr>
              <w:t>with organisation chart ARN</w:t>
            </w:r>
            <w:r w:rsidRPr="00867EC9">
              <w:rPr>
                <w:rFonts w:ascii="Frutiger for Schiphol Book" w:hAnsi="Frutiger for Schiphol Book"/>
                <w:i/>
                <w:vertAlign w:val="superscript"/>
              </w:rPr>
              <w:t>2016</w:t>
            </w:r>
            <w:r w:rsidRPr="00867EC9">
              <w:rPr>
                <w:rFonts w:ascii="Frutiger for Schiphol Book" w:hAnsi="Frutiger for Schiphol Book"/>
                <w:i/>
              </w:rPr>
              <w:t xml:space="preserve"> Article 10.2 (in the case of a Syndicate)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C03BFF" w14:textId="77777777" w:rsidR="000A2968" w:rsidRPr="00867EC9" w:rsidRDefault="000A2968" w:rsidP="00C07424">
            <w:pPr>
              <w:pStyle w:val="Plattetekst"/>
              <w:spacing w:before="20" w:after="0" w:line="280" w:lineRule="auto"/>
              <w:contextualSpacing/>
              <w:rPr>
                <w:rFonts w:ascii="Frutiger for Schiphol Book" w:hAnsi="Frutiger for Schiphol Book"/>
                <w:lang w:val="nl-NL"/>
              </w:rPr>
            </w:pPr>
            <w:r w:rsidRPr="00867EC9">
              <w:rPr>
                <w:rFonts w:ascii="Frutiger for Schiphol Book" w:hAnsi="Frutiger for Schiphol Book"/>
              </w:rPr>
              <w:t>none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CCA7909" w14:textId="77777777" w:rsidR="000A2968" w:rsidRPr="00867EC9" w:rsidRDefault="000A2968" w:rsidP="00C07424">
            <w:pPr>
              <w:pStyle w:val="Plattetekst"/>
              <w:spacing w:before="20" w:after="0" w:line="288" w:lineRule="auto"/>
              <w:contextualSpacing/>
              <w:rPr>
                <w:rFonts w:ascii="Frutiger for Schiphol Book" w:hAnsi="Frutiger for Schiphol Book"/>
                <w:lang w:val="nl-N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E92081E" w14:textId="77777777" w:rsidR="000A2968" w:rsidRPr="00867EC9" w:rsidRDefault="000A2968" w:rsidP="00C07424">
            <w:pPr>
              <w:pStyle w:val="Plattetekst"/>
              <w:spacing w:before="20" w:after="0" w:line="288" w:lineRule="auto"/>
              <w:contextualSpacing/>
              <w:rPr>
                <w:rFonts w:ascii="Frutiger for Schiphol Book" w:hAnsi="Frutiger for Schiphol Book"/>
                <w:lang w:val="nl-NL"/>
              </w:rPr>
            </w:pPr>
          </w:p>
        </w:tc>
      </w:tr>
    </w:tbl>
    <w:p w14:paraId="6F399C07" w14:textId="77777777" w:rsidR="000A2968" w:rsidRPr="00867EC9" w:rsidRDefault="000A2968" w:rsidP="000A2968">
      <w:pPr>
        <w:rPr>
          <w:rFonts w:ascii="Frutiger for Schiphol Book" w:hAnsi="Frutiger for Schiphol Book"/>
          <w:lang w:val="en-GB"/>
        </w:rPr>
      </w:pPr>
      <w:bookmarkStart w:id="0" w:name="_GoBack"/>
      <w:bookmarkEnd w:id="0"/>
    </w:p>
    <w:p w14:paraId="1023A0C5" w14:textId="77777777" w:rsidR="000A2968" w:rsidRPr="00867EC9" w:rsidRDefault="000A2968" w:rsidP="000A2968">
      <w:pPr>
        <w:spacing w:line="280" w:lineRule="auto"/>
        <w:jc w:val="both"/>
        <w:rPr>
          <w:rFonts w:ascii="Frutiger for Schiphol Book" w:hAnsi="Frutiger for Schiphol Book"/>
          <w:lang w:val="en-US"/>
        </w:rPr>
      </w:pPr>
      <w:r w:rsidRPr="00867EC9">
        <w:rPr>
          <w:rFonts w:ascii="Frutiger for Schiphol Book" w:hAnsi="Frutiger for Schiphol Book"/>
          <w:lang w:val="en-GB"/>
        </w:rPr>
        <w:t xml:space="preserve">The undersigned hereby declares that it will submit Evidential Documents at </w:t>
      </w:r>
      <w:r>
        <w:rPr>
          <w:rFonts w:ascii="Frutiger for Schiphol Book" w:hAnsi="Frutiger for Schiphol Book"/>
          <w:lang w:val="en-GB"/>
        </w:rPr>
        <w:t>SNBV</w:t>
      </w:r>
      <w:r w:rsidRPr="00867EC9">
        <w:rPr>
          <w:rFonts w:ascii="Frutiger for Schiphol Book" w:hAnsi="Frutiger for Schiphol Book"/>
          <w:lang w:val="en-GB"/>
        </w:rPr>
        <w:t>’s first request, doing so within ten (10) calendar days after such request.</w:t>
      </w:r>
    </w:p>
    <w:p w14:paraId="41DB7285" w14:textId="77777777" w:rsidR="000A2968" w:rsidRPr="00867EC9" w:rsidRDefault="000A2968" w:rsidP="000A2968">
      <w:pPr>
        <w:rPr>
          <w:rFonts w:ascii="Frutiger for Schiphol Book" w:hAnsi="Frutiger for Schiphol Book"/>
          <w:lang w:val="en-US"/>
        </w:rPr>
      </w:pPr>
    </w:p>
    <w:p w14:paraId="1AC520B3" w14:textId="77777777" w:rsidR="000A2968" w:rsidRPr="00867EC9" w:rsidRDefault="000A2968" w:rsidP="000A2968">
      <w:pPr>
        <w:rPr>
          <w:rFonts w:ascii="Frutiger for Schiphol Book" w:hAnsi="Frutiger for Schiphol Book"/>
          <w:lang w:val="en-GB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0A2968" w:rsidRPr="00867EC9" w14:paraId="21B97724" w14:textId="77777777" w:rsidTr="00C07424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17843857" w14:textId="77777777" w:rsidR="000A2968" w:rsidRPr="00867EC9" w:rsidRDefault="000A2968" w:rsidP="00C07424">
            <w:pPr>
              <w:spacing w:before="80" w:after="60" w:line="280" w:lineRule="auto"/>
              <w:ind w:left="57" w:right="57"/>
              <w:jc w:val="both"/>
              <w:rPr>
                <w:rFonts w:ascii="Frutiger for Schiphol Book" w:hAnsi="Frutiger for Schiphol Book" w:cs="Tahoma"/>
              </w:rPr>
            </w:pPr>
            <w:r w:rsidRPr="00867EC9">
              <w:rPr>
                <w:rFonts w:ascii="Frutiger for Schiphol Book" w:hAnsi="Frutiger for Schiphol Book" w:cs="Tahoma"/>
                <w:lang w:val="en-GB"/>
              </w:rPr>
              <w:t>Name of Participant</w:t>
            </w:r>
          </w:p>
        </w:tc>
        <w:tc>
          <w:tcPr>
            <w:tcW w:w="5670" w:type="dxa"/>
          </w:tcPr>
          <w:p w14:paraId="467215C1" w14:textId="77777777" w:rsidR="000A2968" w:rsidRPr="00867EC9" w:rsidRDefault="000A2968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</w:tr>
      <w:tr w:rsidR="000A2968" w:rsidRPr="00523CC1" w14:paraId="6ABA8A29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631C5460" w14:textId="77777777" w:rsidR="000A2968" w:rsidRPr="00867EC9" w:rsidRDefault="000A2968" w:rsidP="00C07424">
            <w:pPr>
              <w:spacing w:before="80" w:after="60" w:line="280" w:lineRule="auto"/>
              <w:ind w:left="57" w:right="57"/>
              <w:rPr>
                <w:rFonts w:ascii="Frutiger for Schiphol Book" w:hAnsi="Frutiger for Schiphol Book" w:cs="Tahoma"/>
                <w:lang w:val="en-US"/>
              </w:rPr>
            </w:pPr>
            <w:r w:rsidRPr="00867EC9">
              <w:rPr>
                <w:rFonts w:ascii="Frutiger for Schiphol Book" w:hAnsi="Frutiger for Schiphol Book" w:cs="Tahoma"/>
                <w:lang w:val="en-GB"/>
              </w:rPr>
              <w:t>Name of Participant’s duly authorised representative</w:t>
            </w:r>
          </w:p>
        </w:tc>
        <w:tc>
          <w:tcPr>
            <w:tcW w:w="5670" w:type="dxa"/>
          </w:tcPr>
          <w:p w14:paraId="50DDDED6" w14:textId="77777777" w:rsidR="000A2968" w:rsidRPr="00867EC9" w:rsidRDefault="000A2968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lang w:val="en-US"/>
              </w:rPr>
            </w:pPr>
          </w:p>
        </w:tc>
      </w:tr>
      <w:tr w:rsidR="000A2968" w:rsidRPr="00867EC9" w14:paraId="60DA776F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11533F9B" w14:textId="77777777" w:rsidR="000A2968" w:rsidRPr="00867EC9" w:rsidRDefault="000A2968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  <w:r w:rsidRPr="00867EC9">
              <w:rPr>
                <w:rFonts w:ascii="Frutiger for Schiphol Book" w:hAnsi="Frutiger for Schiphol Book" w:cs="Tahoma"/>
                <w:lang w:val="en-GB"/>
              </w:rPr>
              <w:t>Position</w:t>
            </w:r>
          </w:p>
        </w:tc>
        <w:tc>
          <w:tcPr>
            <w:tcW w:w="5670" w:type="dxa"/>
          </w:tcPr>
          <w:p w14:paraId="41BBE8B0" w14:textId="77777777" w:rsidR="000A2968" w:rsidRPr="00867EC9" w:rsidRDefault="000A2968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</w:tr>
      <w:tr w:rsidR="000A2968" w:rsidRPr="00867EC9" w14:paraId="4E9B3A64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3824D2D0" w14:textId="77777777" w:rsidR="000A2968" w:rsidRPr="00867EC9" w:rsidRDefault="000A2968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lang w:val="en-GB"/>
              </w:rPr>
            </w:pPr>
            <w:r w:rsidRPr="00867EC9">
              <w:rPr>
                <w:rFonts w:ascii="Frutiger for Schiphol Book" w:hAnsi="Frutiger for Schiphol Book" w:cs="Tahoma"/>
                <w:lang w:val="en-GB"/>
              </w:rPr>
              <w:t>Signature:</w:t>
            </w:r>
          </w:p>
          <w:p w14:paraId="77B84835" w14:textId="77777777" w:rsidR="000A2968" w:rsidRPr="00867EC9" w:rsidRDefault="000A2968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  <w:tc>
          <w:tcPr>
            <w:tcW w:w="5670" w:type="dxa"/>
          </w:tcPr>
          <w:p w14:paraId="73B70081" w14:textId="77777777" w:rsidR="000A2968" w:rsidRPr="00867EC9" w:rsidRDefault="000A2968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</w:tr>
      <w:tr w:rsidR="000A2968" w:rsidRPr="00867EC9" w14:paraId="7AD50EA2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341BECF7" w14:textId="77777777" w:rsidR="000A2968" w:rsidRPr="00867EC9" w:rsidRDefault="000A2968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  <w:r w:rsidRPr="00867EC9">
              <w:rPr>
                <w:rFonts w:ascii="Frutiger for Schiphol Book" w:hAnsi="Frutiger for Schiphol Book" w:cs="Tahoma"/>
                <w:lang w:val="en-GB"/>
              </w:rPr>
              <w:t>Place and date</w:t>
            </w:r>
          </w:p>
        </w:tc>
        <w:tc>
          <w:tcPr>
            <w:tcW w:w="5670" w:type="dxa"/>
          </w:tcPr>
          <w:p w14:paraId="2E5E8304" w14:textId="77777777" w:rsidR="000A2968" w:rsidRPr="00867EC9" w:rsidRDefault="000A2968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lang w:val="en-GB"/>
              </w:rPr>
            </w:pPr>
          </w:p>
        </w:tc>
      </w:tr>
    </w:tbl>
    <w:p w14:paraId="5A9F696A" w14:textId="77777777" w:rsidR="0054341E" w:rsidRDefault="0054341E"/>
    <w:sectPr w:rsidR="00543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for Schiphol Book">
    <w:panose1 w:val="020B0503040304020203"/>
    <w:charset w:val="00"/>
    <w:family w:val="swiss"/>
    <w:pitch w:val="variable"/>
    <w:sig w:usb0="A00000AF" w:usb1="5000207B" w:usb2="00000000" w:usb3="00000000" w:csb0="0000009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BE36AA"/>
    <w:multiLevelType w:val="hybridMultilevel"/>
    <w:tmpl w:val="FFA04C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68"/>
    <w:rsid w:val="00090860"/>
    <w:rsid w:val="000A2968"/>
    <w:rsid w:val="002C1BCC"/>
    <w:rsid w:val="00523CC1"/>
    <w:rsid w:val="0054341E"/>
    <w:rsid w:val="00A75AE7"/>
    <w:rsid w:val="00D4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64000"/>
  <w15:chartTrackingRefBased/>
  <w15:docId w15:val="{0C3D730A-40A4-463A-A8B3-59C56A06B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Frutiger for Schiphol Book" w:eastAsiaTheme="minorHAnsi" w:hAnsi="Frutiger for Schiphol Book" w:cstheme="minorBidi"/>
        <w:sz w:val="18"/>
        <w:szCs w:val="18"/>
        <w:lang w:val="nl-NL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A2968"/>
    <w:rPr>
      <w:rFonts w:ascii="Schiphol Frutiger" w:eastAsia="Times New Roman" w:hAnsi="Schiphol Frutiger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0A2968"/>
    <w:pPr>
      <w:tabs>
        <w:tab w:val="left" w:pos="737"/>
      </w:tabs>
      <w:spacing w:after="280" w:line="280" w:lineRule="atLeast"/>
      <w:jc w:val="both"/>
    </w:pPr>
    <w:rPr>
      <w:lang w:val="en-GB"/>
    </w:rPr>
  </w:style>
  <w:style w:type="character" w:customStyle="1" w:styleId="PlattetekstChar">
    <w:name w:val="Platte tekst Char"/>
    <w:basedOn w:val="Standaardalinea-lettertype"/>
    <w:link w:val="Plattetekst"/>
    <w:rsid w:val="000A2968"/>
    <w:rPr>
      <w:rFonts w:ascii="Schiphol Frutiger" w:eastAsia="Times New Roman" w:hAnsi="Schiphol Frutiger" w:cs="Times New Roman"/>
      <w:lang w:val="en-GB"/>
    </w:rPr>
  </w:style>
  <w:style w:type="paragraph" w:styleId="Tekstopmerking">
    <w:name w:val="annotation text"/>
    <w:basedOn w:val="Standaard"/>
    <w:link w:val="TekstopmerkingChar"/>
    <w:semiHidden/>
    <w:unhideWhenUsed/>
    <w:rsid w:val="000A2968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0A2968"/>
    <w:rPr>
      <w:rFonts w:ascii="Calibri" w:eastAsia="Calibri" w:hAnsi="Calibri" w:cs="Times New Roman"/>
      <w:sz w:val="20"/>
      <w:szCs w:val="20"/>
    </w:rPr>
  </w:style>
  <w:style w:type="character" w:styleId="Verwijzingopmerking">
    <w:name w:val="annotation reference"/>
    <w:rsid w:val="000A2968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A2968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A2968"/>
    <w:rPr>
      <w:rFonts w:ascii="Segoe UI" w:eastAsia="Times New Roman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176FC27F.dotm</Template>
  <TotalTime>3</TotalTime>
  <Pages>2</Pages>
  <Words>457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Jonkhout, John</dc:creator>
  <cp:keywords/>
  <dc:description/>
  <cp:lastModifiedBy>Jonkhout, John</cp:lastModifiedBy>
  <cp:revision>3</cp:revision>
  <dcterms:created xsi:type="dcterms:W3CDTF">2018-02-16T09:31:00Z</dcterms:created>
  <dcterms:modified xsi:type="dcterms:W3CDTF">2018-02-26T10:16:00Z</dcterms:modified>
</cp:coreProperties>
</file>